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A1C70" w14:textId="301662A8" w:rsidR="0027074F" w:rsidRDefault="000E2CDD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B1F602" wp14:editId="5137507D">
                <wp:simplePos x="0" y="0"/>
                <wp:positionH relativeFrom="column">
                  <wp:posOffset>7152189</wp:posOffset>
                </wp:positionH>
                <wp:positionV relativeFrom="paragraph">
                  <wp:posOffset>-575965</wp:posOffset>
                </wp:positionV>
                <wp:extent cx="6629400" cy="10056495"/>
                <wp:effectExtent l="19050" t="19050" r="19050" b="2095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10056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338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1D372" w14:textId="58834744" w:rsidR="0044698D" w:rsidRPr="00FD09BA" w:rsidRDefault="0044698D" w:rsidP="00C04CFD">
                            <w:pPr>
                              <w:rPr>
                                <w:rFonts w:ascii="Verdana" w:hAnsi="Verdana" w:cs="Arial"/>
                                <w:b/>
                                <w:bCs/>
                                <w:color w:val="00338D"/>
                              </w:rPr>
                            </w:pPr>
                            <w:r w:rsidRPr="002C2BD1">
                              <w:rPr>
                                <w:rFonts w:ascii="Verdana" w:hAnsi="Verdana"/>
                                <w:color w:val="00338D"/>
                              </w:rPr>
                              <w:br/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noProof/>
                                <w:color w:val="00338D"/>
                              </w:rPr>
                              <w:drawing>
                                <wp:inline distT="0" distB="0" distL="0" distR="0" wp14:anchorId="25D5F518" wp14:editId="1C285A16">
                                  <wp:extent cx="1663700" cy="927100"/>
                                  <wp:effectExtent l="0" t="0" r="0" b="0"/>
                                  <wp:docPr id="9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3700" cy="927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338D"/>
                              </w:rPr>
                              <w:t xml:space="preserve">                            </w:t>
                            </w:r>
                            <w:r w:rsidR="00D022F2">
                              <w:rPr>
                                <w:rFonts w:ascii="Verdana" w:hAnsi="Verdana" w:cs="Arial"/>
                                <w:b/>
                                <w:bCs/>
                                <w:color w:val="00338D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338D"/>
                              </w:rPr>
                              <w:t xml:space="preserve">                 </w:t>
                            </w:r>
                          </w:p>
                          <w:p w14:paraId="427976B5" w14:textId="77777777" w:rsidR="00CE3642" w:rsidRPr="002C2BD1" w:rsidRDefault="00CE3642" w:rsidP="00116490">
                            <w:pPr>
                              <w:pStyle w:val="Retraitcorpsdetexte2"/>
                              <w:tabs>
                                <w:tab w:val="left" w:pos="3600"/>
                              </w:tabs>
                              <w:ind w:left="0"/>
                              <w:rPr>
                                <w:rFonts w:ascii="Verdana" w:hAnsi="Verdana"/>
                                <w:color w:val="00338D"/>
                                <w:sz w:val="24"/>
                              </w:rPr>
                            </w:pPr>
                          </w:p>
                          <w:p w14:paraId="48CBE3BB" w14:textId="44488733" w:rsidR="0044698D" w:rsidRPr="00FC1828" w:rsidRDefault="00CE3642" w:rsidP="00CE3642">
                            <w:pPr>
                              <w:spacing w:line="360" w:lineRule="auto"/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2"/>
                                <w:szCs w:val="36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338D"/>
                              </w:rPr>
                              <w:t>Date</w:t>
                            </w:r>
                            <w:r w:rsidR="00D022F2">
                              <w:rPr>
                                <w:rFonts w:ascii="Verdana" w:hAnsi="Verdana"/>
                                <w:color w:val="00338D"/>
                              </w:rPr>
                              <w:t xml:space="preserve"> </w:t>
                            </w:r>
                            <w:r w:rsidR="004432CC">
                              <w:rPr>
                                <w:rFonts w:ascii="Verdana" w:hAnsi="Verdana"/>
                                <w:color w:val="00338D"/>
                              </w:rPr>
                              <w:t>14</w:t>
                            </w:r>
                            <w:r w:rsidR="00297764">
                              <w:rPr>
                                <w:rFonts w:ascii="Verdana" w:hAnsi="Verdana"/>
                                <w:color w:val="00338D"/>
                              </w:rPr>
                              <w:t>/</w:t>
                            </w:r>
                            <w:r w:rsidR="004432CC">
                              <w:rPr>
                                <w:rFonts w:ascii="Verdana" w:hAnsi="Verdana"/>
                                <w:color w:val="00338D"/>
                              </w:rPr>
                              <w:t>0</w:t>
                            </w:r>
                            <w:r w:rsidR="001B4258">
                              <w:rPr>
                                <w:rFonts w:ascii="Verdana" w:hAnsi="Verdana"/>
                                <w:color w:val="00338D"/>
                              </w:rPr>
                              <w:t>1</w:t>
                            </w:r>
                            <w:r w:rsidR="00297764">
                              <w:rPr>
                                <w:rFonts w:ascii="Verdana" w:hAnsi="Verdana"/>
                                <w:color w:val="00338D"/>
                              </w:rPr>
                              <w:t>/2</w:t>
                            </w:r>
                            <w:r w:rsidR="004432CC">
                              <w:rPr>
                                <w:rFonts w:ascii="Verdana" w:hAnsi="Verdana"/>
                                <w:color w:val="00338D"/>
                              </w:rPr>
                              <w:t>6</w:t>
                            </w:r>
                          </w:p>
                          <w:p w14:paraId="50EC5EF0" w14:textId="77777777" w:rsidR="0044698D" w:rsidRDefault="0044698D" w:rsidP="00150DC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32"/>
                                <w:szCs w:val="36"/>
                              </w:rPr>
                            </w:pPr>
                            <w:r w:rsidRPr="00FC1828"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32"/>
                                <w:szCs w:val="36"/>
                              </w:rPr>
                              <w:t>BORDEREAU DE TRANSMISSION</w:t>
                            </w:r>
                          </w:p>
                          <w:p w14:paraId="17030D82" w14:textId="77777777" w:rsidR="0044698D" w:rsidRPr="00FC1828" w:rsidRDefault="0044698D" w:rsidP="00150DC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2"/>
                                <w:szCs w:val="36"/>
                              </w:rPr>
                            </w:pPr>
                          </w:p>
                          <w:p w14:paraId="6B29F26A" w14:textId="0506BE91" w:rsidR="0044698D" w:rsidRPr="001209B7" w:rsidRDefault="000A6373" w:rsidP="00FC1828">
                            <w:pPr>
                              <w:ind w:left="3969"/>
                              <w:jc w:val="both"/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rPr>
                                  <w:rFonts w:ascii="Verdana" w:hAnsi="Verdana"/>
                                  <w:b/>
                                  <w:bCs/>
                                  <w:color w:val="00338D"/>
                                  <w:sz w:val="36"/>
                                  <w:szCs w:val="36"/>
                                </w:rPr>
                                <w:id w:val="-2033260110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8361A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color w:val="00338D"/>
                                    <w:sz w:val="36"/>
                                    <w:szCs w:val="36"/>
                                  </w:rPr>
                                  <w:t>☒</w:t>
                                </w:r>
                              </w:sdtContent>
                            </w:sdt>
                            <w:r w:rsidR="0044698D"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4698D" w:rsidRPr="001209B7"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8"/>
                                <w:szCs w:val="28"/>
                              </w:rPr>
                              <w:t>D’UN MARCHÉ</w:t>
                            </w:r>
                            <w:r w:rsidR="00297764" w:rsidRPr="001209B7"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345C392" w14:textId="41F56847" w:rsidR="0044698D" w:rsidRPr="001209B7" w:rsidRDefault="000A6373" w:rsidP="00FC1828">
                            <w:pPr>
                              <w:ind w:left="3969"/>
                              <w:jc w:val="both"/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rPr>
                                  <w:rFonts w:ascii="Verdana" w:hAnsi="Verdana"/>
                                  <w:b/>
                                  <w:bCs/>
                                  <w:color w:val="00338D"/>
                                  <w:sz w:val="36"/>
                                  <w:szCs w:val="36"/>
                                </w:rPr>
                                <w:id w:val="-100928800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8361A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color w:val="00338D"/>
                                    <w:sz w:val="36"/>
                                    <w:szCs w:val="36"/>
                                  </w:rPr>
                                  <w:t>☐</w:t>
                                </w:r>
                              </w:sdtContent>
                            </w:sdt>
                            <w:r w:rsidR="0044698D"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4698D" w:rsidRPr="001209B7"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8"/>
                                <w:szCs w:val="28"/>
                              </w:rPr>
                              <w:t>D’UN AVENANT</w:t>
                            </w:r>
                            <w:r w:rsidR="002220A6" w:rsidRPr="001209B7"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666C83A4" w14:textId="77777777" w:rsidR="0044698D" w:rsidRPr="00FC1828" w:rsidRDefault="0044698D" w:rsidP="00150DC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22"/>
                                <w:szCs w:val="36"/>
                              </w:rPr>
                            </w:pPr>
                          </w:p>
                          <w:p w14:paraId="6C030EFB" w14:textId="77777777" w:rsidR="0044698D" w:rsidRPr="00FC1828" w:rsidRDefault="0044698D" w:rsidP="00150DCC">
                            <w:pPr>
                              <w:jc w:val="center"/>
                              <w:rPr>
                                <w:rFonts w:ascii="Verdana" w:hAnsi="Verdana"/>
                                <w:color w:val="00338D"/>
                                <w:sz w:val="22"/>
                              </w:rPr>
                            </w:pPr>
                            <w:r w:rsidRPr="00FC1828">
                              <w:rPr>
                                <w:rFonts w:ascii="Verdana" w:hAnsi="Verdana"/>
                                <w:b/>
                                <w:bCs/>
                                <w:color w:val="00338D"/>
                                <w:sz w:val="32"/>
                                <w:szCs w:val="36"/>
                              </w:rPr>
                              <w:t>AU SERVICE DES MARCHES</w:t>
                            </w:r>
                          </w:p>
                          <w:p w14:paraId="4C629C4F" w14:textId="77777777" w:rsidR="0044698D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E13568A" w14:textId="77777777" w:rsidR="0044698D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6EBF627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FF0000"/>
                                <w:sz w:val="22"/>
                              </w:rPr>
                              <w:t>IDENTIFICATION</w:t>
                            </w:r>
                          </w:p>
                          <w:p w14:paraId="654F001F" w14:textId="77777777" w:rsidR="0044698D" w:rsidRDefault="0044698D" w:rsidP="00150DC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6269"/>
                            </w:tblGrid>
                            <w:tr w:rsidR="0044698D" w:rsidRPr="00F37E4D" w14:paraId="595ED41A" w14:textId="77777777" w:rsidTr="00150DCC">
                              <w:tc>
                                <w:tcPr>
                                  <w:tcW w:w="2943" w:type="dxa"/>
                                </w:tcPr>
                                <w:p w14:paraId="22C489D1" w14:textId="77777777" w:rsidR="0044698D" w:rsidRPr="00033D38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 w:rsidRPr="00033D38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Equipe/Service</w:t>
                                  </w:r>
                                </w:p>
                                <w:p w14:paraId="68E7E79F" w14:textId="77777777" w:rsidR="0044698D" w:rsidRPr="00033D38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</w:tcPr>
                                <w:p w14:paraId="23ADB0A8" w14:textId="77777777" w:rsidR="0044698D" w:rsidRPr="00297764" w:rsidRDefault="00571015" w:rsidP="00FF4BF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297764"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 w:rsidR="0044698D" w:rsidRPr="00F37E4D" w14:paraId="7C09388A" w14:textId="77777777" w:rsidTr="00150DCC">
                              <w:tc>
                                <w:tcPr>
                                  <w:tcW w:w="2943" w:type="dxa"/>
                                </w:tcPr>
                                <w:p w14:paraId="25FBD6B1" w14:textId="77777777" w:rsidR="0044698D" w:rsidRPr="00033D38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 w:rsidRPr="00033D38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Opération</w:t>
                                  </w:r>
                                </w:p>
                                <w:p w14:paraId="496817B2" w14:textId="77777777" w:rsidR="0044698D" w:rsidRPr="00033D38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</w:tcPr>
                                <w:p w14:paraId="3961E7DF" w14:textId="55DD861F" w:rsidR="0044698D" w:rsidRPr="00933191" w:rsidRDefault="004432CC" w:rsidP="00FF4BF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Conseil Juridique</w:t>
                                  </w:r>
                                  <w:r w:rsidR="00AD21CD"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- QSL</w:t>
                                  </w:r>
                                </w:p>
                              </w:tc>
                            </w:tr>
                            <w:tr w:rsidR="0044698D" w:rsidRPr="00F37E4D" w14:paraId="26220B1F" w14:textId="77777777" w:rsidTr="00150DCC">
                              <w:tc>
                                <w:tcPr>
                                  <w:tcW w:w="2943" w:type="dxa"/>
                                </w:tcPr>
                                <w:p w14:paraId="08CB00DE" w14:textId="77777777" w:rsidR="0044698D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N° programme et opération</w:t>
                                  </w:r>
                                </w:p>
                                <w:p w14:paraId="6EED0C81" w14:textId="77777777" w:rsidR="0044698D" w:rsidRPr="00033D38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</w:tcPr>
                                <w:p w14:paraId="1705921F" w14:textId="7FF5D20B" w:rsidR="000821DC" w:rsidRDefault="009038D3" w:rsidP="00FF4BF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N° programme :</w:t>
                                  </w:r>
                                  <w:r w:rsidR="00F907B2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297764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200</w:t>
                                  </w:r>
                                  <w:r w:rsidR="002B16FF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="00297764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 xml:space="preserve"> 0</w:t>
                                  </w:r>
                                  <w:r w:rsidR="002B16FF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000</w:t>
                                  </w:r>
                                  <w:r w:rsidR="00B518F6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2B16FF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01</w:t>
                                  </w:r>
                                </w:p>
                                <w:p w14:paraId="4BC38069" w14:textId="427B8A9D" w:rsidR="009038D3" w:rsidRPr="00F37E4D" w:rsidRDefault="009038D3" w:rsidP="00FF4BF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 xml:space="preserve">N° opération : </w:t>
                                  </w:r>
                                  <w:r w:rsidR="00297764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20</w:t>
                                  </w:r>
                                  <w:r w:rsidR="002B16FF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25</w:t>
                                  </w:r>
                                  <w:r w:rsidR="00297764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2B16FF"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  <w:t>0000139</w:t>
                                  </w:r>
                                </w:p>
                              </w:tc>
                            </w:tr>
                            <w:tr w:rsidR="0044698D" w:rsidRPr="00F37E4D" w14:paraId="21DDF22B" w14:textId="77777777" w:rsidTr="00150DCC">
                              <w:tc>
                                <w:tcPr>
                                  <w:tcW w:w="2943" w:type="dxa"/>
                                </w:tcPr>
                                <w:p w14:paraId="031168FA" w14:textId="77777777" w:rsidR="0044698D" w:rsidRPr="00033D38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 w:rsidRPr="00033D38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Objet du marché</w:t>
                                  </w:r>
                                </w:p>
                                <w:p w14:paraId="4DF4E196" w14:textId="77777777" w:rsidR="0044698D" w:rsidRPr="00033D38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  <w:p w14:paraId="467F1C20" w14:textId="77777777" w:rsidR="0044698D" w:rsidRPr="00033D38" w:rsidRDefault="0044698D" w:rsidP="00033D38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</w:tcPr>
                                <w:p w14:paraId="28D64688" w14:textId="0678455C" w:rsidR="000A6373" w:rsidRPr="000A6373" w:rsidRDefault="000A6373" w:rsidP="000A6373">
                                  <w:pPr>
                                    <w:spacing w:before="100" w:after="200" w:line="276" w:lineRule="auto"/>
                                    <w:jc w:val="both"/>
                                    <w:rPr>
                                      <w:rFonts w:ascii="Marianne" w:eastAsiaTheme="minorEastAsia" w:hAnsi="Marianne" w:cs="Arial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 w:rsidRPr="000A6373">
                                    <w:rPr>
                                      <w:rFonts w:ascii="Marianne" w:eastAsiaTheme="minorEastAsia" w:hAnsi="Marianne" w:cs="Arial"/>
                                      <w:sz w:val="20"/>
                                      <w:szCs w:val="20"/>
                                      <w:lang w:eastAsia="en-US"/>
                                    </w:rPr>
                                    <w:t>Expertise</w:t>
                                  </w:r>
                                  <w:r w:rsidRPr="000A6373">
                                    <w:rPr>
                                      <w:rFonts w:ascii="Marianne" w:eastAsiaTheme="minorEastAsia" w:hAnsi="Marianne" w:cs="Arial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juridique afin d’être en appui de la direction juridique et des équipes opérationnelles sur toutes questions/ relectures /préconisations relatives à la rédaction, la passation et l’exécution des contrats de partenariat d’innovation portant sur des opérations pénitentiaires.</w:t>
                                  </w:r>
                                </w:p>
                                <w:p w14:paraId="1566BFEF" w14:textId="0F0C374A" w:rsidR="0044698D" w:rsidRPr="00F37E4D" w:rsidRDefault="0044698D" w:rsidP="00FF4BF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03B54" w:rsidRPr="00F37E4D" w14:paraId="72E988B9" w14:textId="77777777" w:rsidTr="00150DCC">
                              <w:tc>
                                <w:tcPr>
                                  <w:tcW w:w="2943" w:type="dxa"/>
                                </w:tcPr>
                                <w:p w14:paraId="5AA013E4" w14:textId="5507D9D8" w:rsidR="00C03B54" w:rsidRPr="00033D38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 w:rsidRPr="00033D38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Attributaire</w:t>
                                  </w:r>
                                  <w:r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 xml:space="preserve"> 3</w:t>
                                  </w:r>
                                </w:p>
                                <w:p w14:paraId="4A27FB7A" w14:textId="77777777" w:rsidR="00C03B54" w:rsidRPr="00033D38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  <w:p w14:paraId="7AE75580" w14:textId="77777777" w:rsidR="00C03B54" w:rsidRPr="00033D38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</w:tcPr>
                                <w:p w14:paraId="17C81C11" w14:textId="2E6F37AB" w:rsidR="00C03B54" w:rsidRPr="00297764" w:rsidRDefault="00C03B54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C03B54" w:rsidRPr="00F37E4D" w14:paraId="7E9B4AC9" w14:textId="77777777" w:rsidTr="00CA5314">
                              <w:tc>
                                <w:tcPr>
                                  <w:tcW w:w="2943" w:type="dxa"/>
                                </w:tcPr>
                                <w:p w14:paraId="042F052A" w14:textId="77777777" w:rsidR="00C03B54" w:rsidRPr="00033D38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 w:rsidRPr="00033D38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Notification envisagée</w:t>
                                  </w:r>
                                </w:p>
                                <w:p w14:paraId="1AE5DBBA" w14:textId="77777777" w:rsidR="00C03B54" w:rsidRPr="00033D38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  <w:p w14:paraId="7F2B1C46" w14:textId="77777777" w:rsidR="00C03B54" w:rsidRPr="00033D38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  <w:vAlign w:val="center"/>
                                </w:tcPr>
                                <w:p w14:paraId="33E8A1FE" w14:textId="77777777" w:rsidR="00C03B54" w:rsidRPr="001E1DA1" w:rsidRDefault="000A6373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firstLine="847"/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Wingdings" w:hAnsi="Wingdings"/>
                                        <w:color w:val="1F497D"/>
                                      </w:rPr>
                                      <w:id w:val="659200656"/>
                                      <w14:checkbox>
                                        <w14:checked w14:val="1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C03B54">
                                        <w:rPr>
                                          <w:rFonts w:ascii="MS Gothic" w:eastAsia="MS Gothic" w:hAnsi="MS Gothic" w:hint="eastAsia"/>
                                          <w:color w:val="1F497D"/>
                                        </w:rPr>
                                        <w:t>☒</w:t>
                                      </w:r>
                                    </w:sdtContent>
                                  </w:sdt>
                                  <w:r w:rsidR="00C03B54" w:rsidRPr="001E1DA1">
                                    <w:rPr>
                                      <w:rFonts w:ascii="Wingdings" w:hAnsi="Wingdings"/>
                                      <w:color w:val="1F497D"/>
                                    </w:rPr>
                                    <w:t></w:t>
                                  </w:r>
                                  <w:r w:rsidR="00C03B54" w:rsidRPr="001E1DA1"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  <w:t>Sur pl</w:t>
                                  </w:r>
                                  <w:r w:rsidR="00C03B54"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  <w:t xml:space="preserve">ace     </w:t>
                                  </w:r>
                                  <w:r w:rsidR="00C03B54" w:rsidRPr="001E1DA1"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Fonts w:ascii="Verdana" w:hAnsi="Verdana" w:cs="Verdana"/>
                                        <w:color w:val="1F497D"/>
                                      </w:rPr>
                                      <w:id w:val="-208037388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C03B54">
                                        <w:rPr>
                                          <w:rFonts w:ascii="MS Gothic" w:eastAsia="MS Gothic" w:hAnsi="MS Gothic" w:cs="Verdana" w:hint="eastAsia"/>
                                          <w:color w:val="1F497D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C03B54" w:rsidRPr="001E1DA1">
                                    <w:rPr>
                                      <w:rFonts w:ascii="Wingdings" w:hAnsi="Wingdings"/>
                                      <w:color w:val="1F497D"/>
                                    </w:rPr>
                                    <w:t></w:t>
                                  </w:r>
                                  <w:r w:rsidR="00C03B54" w:rsidRPr="001E1DA1"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  <w:t>LR</w:t>
                                  </w:r>
                                </w:p>
                              </w:tc>
                            </w:tr>
                            <w:tr w:rsidR="00C03B54" w:rsidRPr="00F37E4D" w14:paraId="3EAAEC38" w14:textId="77777777" w:rsidTr="00CA5314">
                              <w:tc>
                                <w:tcPr>
                                  <w:tcW w:w="2943" w:type="dxa"/>
                                </w:tcPr>
                                <w:p w14:paraId="26910618" w14:textId="77777777" w:rsidR="00C03B54" w:rsidRPr="00033D38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Mode de consultation</w:t>
                                  </w:r>
                                </w:p>
                              </w:tc>
                              <w:tc>
                                <w:tcPr>
                                  <w:tcW w:w="6269" w:type="dxa"/>
                                  <w:vAlign w:val="center"/>
                                </w:tcPr>
                                <w:p w14:paraId="24A390FA" w14:textId="79F1F0DA" w:rsidR="00C03B54" w:rsidRDefault="000A6373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firstLine="847"/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Wingdings" w:hAnsi="Wingdings"/>
                                        <w:color w:val="1F497D"/>
                                      </w:rPr>
                                      <w:id w:val="-1975121451"/>
                                      <w14:checkbox>
                                        <w14:checked w14:val="1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C03B54">
                                        <w:rPr>
                                          <w:rFonts w:ascii="MS Gothic" w:eastAsia="MS Gothic" w:hAnsi="MS Gothic" w:hint="eastAsia"/>
                                          <w:color w:val="1F497D"/>
                                        </w:rPr>
                                        <w:t>☒</w:t>
                                      </w:r>
                                    </w:sdtContent>
                                  </w:sdt>
                                  <w:r w:rsidR="00C03B54" w:rsidRPr="001E1DA1">
                                    <w:rPr>
                                      <w:rFonts w:ascii="Wingdings" w:hAnsi="Wingdings"/>
                                      <w:color w:val="1F497D"/>
                                    </w:rPr>
                                    <w:t></w:t>
                                  </w:r>
                                  <w:r w:rsidR="00C03B54"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  <w:t>Achatpublic.com</w:t>
                                  </w:r>
                                </w:p>
                                <w:p w14:paraId="31FD7A86" w14:textId="77777777" w:rsidR="00C03B54" w:rsidRDefault="000A6373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firstLine="847"/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Wingdings" w:hAnsi="Wingdings"/>
                                        <w:color w:val="1F497D"/>
                                      </w:rPr>
                                      <w:id w:val="1922987741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C03B54">
                                        <w:rPr>
                                          <w:rFonts w:ascii="MS Gothic" w:eastAsia="MS Gothic" w:hAnsi="MS Gothic" w:hint="eastAsia"/>
                                          <w:color w:val="1F497D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C03B54" w:rsidRPr="001E1DA1">
                                    <w:rPr>
                                      <w:rFonts w:ascii="Wingdings" w:hAnsi="Wingdings"/>
                                      <w:color w:val="1F497D"/>
                                    </w:rPr>
                                    <w:t></w:t>
                                  </w:r>
                                  <w:r w:rsidR="00C03B54"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  <w:t>Mail</w:t>
                                  </w:r>
                                </w:p>
                                <w:p w14:paraId="645226E4" w14:textId="77777777" w:rsidR="00C03B54" w:rsidRPr="00F317C3" w:rsidRDefault="000A6373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firstLine="847"/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Wingdings" w:hAnsi="Wingdings"/>
                                        <w:color w:val="1F497D"/>
                                      </w:rPr>
                                      <w:id w:val="1294099100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C03B54">
                                        <w:rPr>
                                          <w:rFonts w:ascii="MS Gothic" w:eastAsia="MS Gothic" w:hAnsi="MS Gothic" w:hint="eastAsia"/>
                                          <w:color w:val="1F497D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C03B54" w:rsidRPr="001E1DA1">
                                    <w:rPr>
                                      <w:rFonts w:ascii="Wingdings" w:hAnsi="Wingdings"/>
                                      <w:color w:val="1F497D"/>
                                    </w:rPr>
                                    <w:t></w:t>
                                  </w:r>
                                  <w:r w:rsidR="00C03B54">
                                    <w:rPr>
                                      <w:rFonts w:ascii="Verdana" w:hAnsi="Verdana" w:cs="Verdana"/>
                                      <w:color w:val="1F497D"/>
                                    </w:rPr>
                                    <w:t>autres (courrier…)</w:t>
                                  </w:r>
                                </w:p>
                              </w:tc>
                            </w:tr>
                            <w:tr w:rsidR="00C03B54" w:rsidRPr="00F37E4D" w14:paraId="0BABFA22" w14:textId="77777777" w:rsidTr="00CE3642">
                              <w:tc>
                                <w:tcPr>
                                  <w:tcW w:w="2943" w:type="dxa"/>
                                </w:tcPr>
                                <w:p w14:paraId="3E34EFB1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Date de COMAR</w:t>
                                  </w:r>
                                </w:p>
                                <w:p w14:paraId="0FDC40DB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  <w:vAlign w:val="center"/>
                                </w:tcPr>
                                <w:p w14:paraId="0FB0C616" w14:textId="2C77899E" w:rsidR="00C03B54" w:rsidRPr="001E1DA1" w:rsidRDefault="000A6373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Wingdings" w:hAnsi="Wingdings"/>
                                      <w:color w:val="1F497D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Verdana" w:hAnsi="Verdana"/>
                                        <w:color w:val="1F497D"/>
                                      </w:rPr>
                                      <w:id w:val="-1044050259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C03B54" w:rsidRPr="00BA4AB5">
                                        <w:rPr>
                                          <w:rFonts w:ascii="MS Gothic" w:eastAsia="MS Gothic" w:hAnsi="MS Gothic" w:cs="MS Gothic" w:hint="eastAsia"/>
                                          <w:color w:val="1F497D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C03B54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 xml:space="preserve"> </w:t>
                                  </w:r>
                                  <w:r w:rsidR="00C03B54" w:rsidRPr="00BA4AB5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>Oui</w:t>
                                  </w:r>
                                  <w:r w:rsidR="00C03B54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 xml:space="preserve"> (date)                       </w:t>
                                  </w:r>
                                  <w:sdt>
                                    <w:sdtPr>
                                      <w:rPr>
                                        <w:rFonts w:ascii="Wingdings" w:hAnsi="Wingdings"/>
                                        <w:color w:val="1F497D"/>
                                      </w:rPr>
                                      <w:id w:val="1011408403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C03B54">
                                        <w:rPr>
                                          <w:rFonts w:ascii="MS Gothic" w:eastAsia="MS Gothic" w:hAnsi="MS Gothic" w:hint="eastAsia"/>
                                          <w:color w:val="1F497D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C03B54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 xml:space="preserve"> Non</w:t>
                                  </w:r>
                                </w:p>
                              </w:tc>
                            </w:tr>
                            <w:tr w:rsidR="00C03B54" w:rsidRPr="00F37E4D" w14:paraId="5F6AA306" w14:textId="77777777" w:rsidTr="00BA4AB5">
                              <w:tc>
                                <w:tcPr>
                                  <w:tcW w:w="2943" w:type="dxa"/>
                                </w:tcPr>
                                <w:p w14:paraId="5FA7B068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Ediflex</w:t>
                                  </w:r>
                                  <w:proofErr w:type="spellEnd"/>
                                </w:p>
                                <w:p w14:paraId="3F277F9D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  <w:vAlign w:val="center"/>
                                </w:tcPr>
                                <w:p w14:paraId="69579136" w14:textId="3E61D4D1" w:rsidR="00C03B54" w:rsidRPr="00BA4AB5" w:rsidRDefault="000A6373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left="847"/>
                                    <w:rPr>
                                      <w:rFonts w:ascii="Verdana" w:hAnsi="Verdana"/>
                                      <w:color w:val="1F497D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Verdana" w:hAnsi="Verdana"/>
                                        <w:color w:val="1F497D"/>
                                      </w:rPr>
                                      <w:id w:val="1366941246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4E29D4">
                                        <w:rPr>
                                          <w:rFonts w:ascii="MS Gothic" w:eastAsia="MS Gothic" w:hAnsi="MS Gothic" w:hint="eastAsia"/>
                                          <w:color w:val="1F497D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C03B54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 xml:space="preserve"> </w:t>
                                  </w:r>
                                  <w:r w:rsidR="00C03B54" w:rsidRPr="00BA4AB5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>Oui</w:t>
                                  </w:r>
                                  <w:r w:rsidR="00C03B54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Fonts w:ascii="Wingdings" w:hAnsi="Wingdings"/>
                                        <w:color w:val="1F497D"/>
                                      </w:rPr>
                                      <w:id w:val="1462762196"/>
                                      <w14:checkbox>
                                        <w14:checked w14:val="1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4E29D4">
                                        <w:rPr>
                                          <w:rFonts w:ascii="MS Gothic" w:eastAsia="MS Gothic" w:hAnsi="MS Gothic" w:hint="eastAsia"/>
                                          <w:color w:val="1F497D"/>
                                        </w:rPr>
                                        <w:t>☒</w:t>
                                      </w:r>
                                    </w:sdtContent>
                                  </w:sdt>
                                  <w:r w:rsidR="00C03B54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 xml:space="preserve"> Non </w:t>
                                  </w:r>
                                  <w:r w:rsidR="004E29D4">
                                    <w:rPr>
                                      <w:rFonts w:ascii="Verdana" w:hAnsi="Verdana"/>
                                      <w:color w:val="1F497D"/>
                                    </w:rPr>
                                    <w:t>(CHORUS)</w:t>
                                  </w:r>
                                </w:p>
                              </w:tc>
                            </w:tr>
                            <w:tr w:rsidR="00C03B54" w:rsidRPr="00F37E4D" w14:paraId="2852849E" w14:textId="77777777" w:rsidTr="00FC1828">
                              <w:tc>
                                <w:tcPr>
                                  <w:tcW w:w="2943" w:type="dxa"/>
                                </w:tcPr>
                                <w:p w14:paraId="18FD184A" w14:textId="77777777" w:rsidR="00C03B54" w:rsidRPr="00BA4AB5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proofErr w:type="spellStart"/>
                                  <w:r w:rsidRPr="00BA4AB5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N°du</w:t>
                                  </w:r>
                                  <w:proofErr w:type="spellEnd"/>
                                  <w:r w:rsidRPr="00BA4AB5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 xml:space="preserve"> marché</w:t>
                                  </w:r>
                                </w:p>
                                <w:p w14:paraId="40999311" w14:textId="77777777" w:rsidR="00C03B54" w:rsidRPr="00BA4AB5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(si déjà enregistré</w:t>
                                  </w:r>
                                  <w:r w:rsidRPr="00BA4AB5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 xml:space="preserve"> – à remplir par le SJM</w:t>
                                  </w:r>
                                </w:p>
                              </w:tc>
                              <w:tc>
                                <w:tcPr>
                                  <w:tcW w:w="6269" w:type="dxa"/>
                                </w:tcPr>
                                <w:p w14:paraId="5EABD841" w14:textId="77777777" w:rsidR="00C03B54" w:rsidRDefault="00C03B54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color w:val="A6A6A6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19410BB" w14:textId="2A0C9330" w:rsidR="00C03B54" w:rsidRPr="004E29D4" w:rsidRDefault="004E29D4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color w:val="A6A6A6"/>
                                    </w:rPr>
                                  </w:pPr>
                                  <w:r w:rsidRPr="004E29D4"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color w:val="A6A6A6"/>
                                    </w:rPr>
                                    <w:t>25-059</w:t>
                                  </w:r>
                                </w:p>
                              </w:tc>
                            </w:tr>
                            <w:tr w:rsidR="00C03B54" w:rsidRPr="00F37E4D" w14:paraId="2C25A8AC" w14:textId="77777777" w:rsidTr="00150DCC">
                              <w:tc>
                                <w:tcPr>
                                  <w:tcW w:w="294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0B65B19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  <w:r w:rsidRPr="00FC1828">
                                    <w:rPr>
                                      <w:rFonts w:ascii="Verdana" w:hAnsi="Verdana"/>
                                      <w:color w:val="00338D"/>
                                    </w:rPr>
                                    <w:t>Observations</w:t>
                                  </w:r>
                                </w:p>
                                <w:p w14:paraId="6ED187D0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  <w:p w14:paraId="775421D2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  <w:p w14:paraId="71A26E98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  <w:p w14:paraId="7F79C06A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  <w:p w14:paraId="7CD7A4CE" w14:textId="77777777" w:rsidR="00C03B54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  <w:p w14:paraId="77DA6E3D" w14:textId="77777777" w:rsidR="00C03B54" w:rsidRPr="00FC1828" w:rsidRDefault="00C03B54" w:rsidP="00C03B54">
                                  <w:pPr>
                                    <w:rPr>
                                      <w:rFonts w:ascii="Verdana" w:hAnsi="Verdana"/>
                                      <w:color w:val="00338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6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1C420A9" w14:textId="77777777" w:rsidR="00C03B54" w:rsidRPr="00D35997" w:rsidRDefault="00C03B54" w:rsidP="00C03B5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erdana" w:hAnsi="Verdana" w:cs="Verdana"/>
                                      <w:i/>
                                      <w:color w:val="A6A6A6"/>
                                      <w:sz w:val="18"/>
                                      <w:szCs w:val="18"/>
                                    </w:rPr>
                                  </w:pPr>
                                  <w:r w:rsidRPr="00D35997">
                                    <w:rPr>
                                      <w:i/>
                                      <w:color w:val="808080" w:themeColor="background1" w:themeShade="80"/>
                                    </w:rPr>
                                    <w:t>Pour les avenants dont le marché initial a été signé avant 2017, précisez l’adresse de l’entreprise</w:t>
                                  </w:r>
                                </w:p>
                              </w:tc>
                            </w:tr>
                          </w:tbl>
                          <w:p w14:paraId="3BC48795" w14:textId="77777777" w:rsidR="0044698D" w:rsidRPr="002B7B93" w:rsidRDefault="0044698D" w:rsidP="002B7B9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color w:val="808080" w:themeColor="background1" w:themeShade="80"/>
                                <w:sz w:val="14"/>
                              </w:rPr>
                            </w:pPr>
                            <w:proofErr w:type="spellStart"/>
                            <w:r>
                              <w:rPr>
                                <w:rFonts w:ascii="Verdana" w:hAnsi="Verdana"/>
                                <w:i/>
                                <w:color w:val="808080" w:themeColor="background1" w:themeShade="80"/>
                                <w:sz w:val="14"/>
                              </w:rPr>
                              <w:t>vBD</w:t>
                            </w:r>
                            <w:proofErr w:type="spellEnd"/>
                            <w:r w:rsidRPr="002B7B93">
                              <w:rPr>
                                <w:rFonts w:ascii="Verdana" w:hAnsi="Verdana"/>
                                <w:i/>
                                <w:color w:val="808080" w:themeColor="background1" w:themeShade="80"/>
                                <w:sz w:val="14"/>
                              </w:rPr>
                              <w:t xml:space="preserve"> 20171117</w:t>
                            </w:r>
                          </w:p>
                          <w:p w14:paraId="7D922256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b/>
                                <w:color w:val="00338D"/>
                                <w:u w:val="single"/>
                              </w:rPr>
                            </w:pPr>
                          </w:p>
                          <w:p w14:paraId="6A3C3AD2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23A9749D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36EB7B36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02E287BC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77DE4DA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3C169D2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6E0579F9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632539BE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26252AA2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AE13EF2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2E38CFAA" w14:textId="77777777" w:rsidR="0044698D" w:rsidRPr="002C2BD1" w:rsidRDefault="0044698D" w:rsidP="00116490">
                            <w:pPr>
                              <w:rPr>
                                <w:b/>
                                <w:bCs/>
                                <w:color w:val="00338D"/>
                                <w:sz w:val="44"/>
                              </w:rPr>
                            </w:pPr>
                          </w:p>
                          <w:p w14:paraId="54836913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5062E035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C403714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68DF4B3" w14:textId="77777777" w:rsidR="0044698D" w:rsidRPr="002C2BD1" w:rsidRDefault="0044698D">
                            <w:pPr>
                              <w:pStyle w:val="En-tt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EF1495F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1998B341" w14:textId="77777777" w:rsidR="0044698D" w:rsidRPr="002C2BD1" w:rsidRDefault="0044698D">
                            <w:pPr>
                              <w:pStyle w:val="En-tt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1221941E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2D3BEBA9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6ECC850A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3718B7E3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A533EA1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696850B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077B000B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14BD6204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065F9E3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2330496A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0E7D3A15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529F18C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6524715B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21DA6AC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068FDC92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580D7679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1786EAF5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2DF07B2B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DB1E301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2C5E9B05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46DD9D2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54A204F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7C65A6E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1F87FEBC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3F4444CB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390FF910" w14:textId="77777777" w:rsidR="0044698D" w:rsidRPr="002C2BD1" w:rsidRDefault="0044698D" w:rsidP="007E5AC5">
                            <w:pPr>
                              <w:pStyle w:val="Pieddepage"/>
                              <w:jc w:val="center"/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 w:rsidRPr="002C2BD1">
                              <w:rPr>
                                <w:rFonts w:ascii="Verdana" w:hAnsi="Verdana"/>
                                <w:color w:val="00338D"/>
                              </w:rPr>
                              <w:t>30, rue du Château des Rentiers – 75013 – Paris – Tél : 01 53 94 88 00 – Siret AMOTMJ : 180 092 256 00015 – APE 751 G</w:t>
                            </w:r>
                          </w:p>
                          <w:p w14:paraId="34D2A212" w14:textId="77777777" w:rsidR="0044698D" w:rsidRPr="002C2BD1" w:rsidRDefault="0044698D" w:rsidP="007E5AC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Verdana" w:hAnsi="Verdana" w:cs="Arial"/>
                                <w:i/>
                                <w:color w:val="00338D"/>
                              </w:rPr>
                            </w:pPr>
                            <w:r w:rsidRPr="002C2BD1">
                              <w:rPr>
                                <w:rFonts w:ascii="Verdana" w:hAnsi="Verdana" w:cs="Arial"/>
                                <w:i/>
                                <w:color w:val="00338D"/>
                              </w:rPr>
                              <w:t>* APIJ : nouvelle appellation d’usage de l’Agence de maîtrise d’ouvrage des travaux du ministère de la Justice – AMOTMJ -</w:t>
                            </w:r>
                          </w:p>
                          <w:p w14:paraId="0FA05C6A" w14:textId="77777777" w:rsidR="0044698D" w:rsidRPr="002C2BD1" w:rsidRDefault="0044698D" w:rsidP="007E5AC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Verdana" w:hAnsi="Verdana" w:cs="Arial"/>
                                <w:i/>
                                <w:color w:val="00338D"/>
                              </w:rPr>
                            </w:pPr>
                            <w:r w:rsidRPr="002C2BD1">
                              <w:rPr>
                                <w:rFonts w:ascii="Verdana" w:hAnsi="Verdana" w:cs="Arial"/>
                                <w:i/>
                                <w:color w:val="00338D"/>
                              </w:rPr>
                              <w:t>(changement juridique de nom en cours)</w:t>
                            </w:r>
                          </w:p>
                          <w:p w14:paraId="16061A1D" w14:textId="77777777" w:rsidR="0044698D" w:rsidRPr="002C2BD1" w:rsidRDefault="0044698D" w:rsidP="007E5AC5">
                            <w:pPr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color w:val="00338D"/>
                              </w:rPr>
                            </w:pPr>
                          </w:p>
                          <w:p w14:paraId="03248894" w14:textId="77777777" w:rsidR="0044698D" w:rsidRPr="002C2BD1" w:rsidRDefault="0044698D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B1F6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63.15pt;margin-top:-45.35pt;width:522pt;height:791.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" strokecolor="#00338d" strokeweight="2.25pt">
                <v:textbox>
                  <w:txbxContent>
                    <w:p w14:paraId="10E1D372" w14:textId="58834744" w:rsidR="0044698D" w:rsidRPr="00FD09BA" w:rsidRDefault="0044698D" w:rsidP="00C04CFD">
                      <w:pPr>
                        <w:rPr>
                          <w:rFonts w:ascii="Verdana" w:hAnsi="Verdana" w:cs="Arial"/>
                          <w:b/>
                          <w:bCs/>
                          <w:color w:val="00338D"/>
                        </w:rPr>
                      </w:pPr>
                      <w:r w:rsidRPr="002C2BD1">
                        <w:rPr>
                          <w:rFonts w:ascii="Verdana" w:hAnsi="Verdana"/>
                          <w:color w:val="00338D"/>
                        </w:rPr>
                        <w:br/>
                      </w:r>
                      <w:r>
                        <w:rPr>
                          <w:rFonts w:ascii="Verdana" w:hAnsi="Verdana" w:cs="Arial"/>
                          <w:b/>
                          <w:bCs/>
                          <w:noProof/>
                          <w:color w:val="00338D"/>
                        </w:rPr>
                        <w:drawing>
                          <wp:inline distT="0" distB="0" distL="0" distR="0" wp14:anchorId="25D5F518" wp14:editId="1C285A16">
                            <wp:extent cx="1663700" cy="927100"/>
                            <wp:effectExtent l="0" t="0" r="0" b="0"/>
                            <wp:docPr id="9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63700" cy="927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00338D"/>
                        </w:rPr>
                        <w:t xml:space="preserve">                            </w:t>
                      </w:r>
                      <w:r w:rsidR="00D022F2">
                        <w:rPr>
                          <w:rFonts w:ascii="Verdana" w:hAnsi="Verdana" w:cs="Arial"/>
                          <w:b/>
                          <w:bCs/>
                          <w:color w:val="00338D"/>
                        </w:rPr>
                        <w:t xml:space="preserve"> </w:t>
                      </w:r>
                      <w:r>
                        <w:rPr>
                          <w:rFonts w:ascii="Verdana" w:hAnsi="Verdana" w:cs="Arial"/>
                          <w:b/>
                          <w:bCs/>
                          <w:color w:val="00338D"/>
                        </w:rPr>
                        <w:t xml:space="preserve">                 </w:t>
                      </w:r>
                    </w:p>
                    <w:p w14:paraId="427976B5" w14:textId="77777777" w:rsidR="00CE3642" w:rsidRPr="002C2BD1" w:rsidRDefault="00CE3642" w:rsidP="00116490">
                      <w:pPr>
                        <w:pStyle w:val="Retraitcorpsdetexte2"/>
                        <w:tabs>
                          <w:tab w:val="left" w:pos="3600"/>
                        </w:tabs>
                        <w:ind w:left="0"/>
                        <w:rPr>
                          <w:rFonts w:ascii="Verdana" w:hAnsi="Verdana"/>
                          <w:color w:val="00338D"/>
                          <w:sz w:val="24"/>
                        </w:rPr>
                      </w:pPr>
                    </w:p>
                    <w:p w14:paraId="48CBE3BB" w14:textId="44488733" w:rsidR="0044698D" w:rsidRPr="00FC1828" w:rsidRDefault="00CE3642" w:rsidP="00CE3642">
                      <w:pPr>
                        <w:spacing w:line="360" w:lineRule="auto"/>
                        <w:rPr>
                          <w:rFonts w:ascii="Verdana" w:hAnsi="Verdana"/>
                          <w:b/>
                          <w:bCs/>
                          <w:color w:val="00338D"/>
                          <w:sz w:val="22"/>
                          <w:szCs w:val="36"/>
                        </w:rPr>
                      </w:pPr>
                      <w:r>
                        <w:rPr>
                          <w:rFonts w:ascii="Verdana" w:hAnsi="Verdana"/>
                          <w:color w:val="00338D"/>
                        </w:rPr>
                        <w:t>Date</w:t>
                      </w:r>
                      <w:r w:rsidR="00D022F2">
                        <w:rPr>
                          <w:rFonts w:ascii="Verdana" w:hAnsi="Verdana"/>
                          <w:color w:val="00338D"/>
                        </w:rPr>
                        <w:t xml:space="preserve"> </w:t>
                      </w:r>
                      <w:r w:rsidR="004432CC">
                        <w:rPr>
                          <w:rFonts w:ascii="Verdana" w:hAnsi="Verdana"/>
                          <w:color w:val="00338D"/>
                        </w:rPr>
                        <w:t>14</w:t>
                      </w:r>
                      <w:r w:rsidR="00297764">
                        <w:rPr>
                          <w:rFonts w:ascii="Verdana" w:hAnsi="Verdana"/>
                          <w:color w:val="00338D"/>
                        </w:rPr>
                        <w:t>/</w:t>
                      </w:r>
                      <w:r w:rsidR="004432CC">
                        <w:rPr>
                          <w:rFonts w:ascii="Verdana" w:hAnsi="Verdana"/>
                          <w:color w:val="00338D"/>
                        </w:rPr>
                        <w:t>0</w:t>
                      </w:r>
                      <w:r w:rsidR="001B4258">
                        <w:rPr>
                          <w:rFonts w:ascii="Verdana" w:hAnsi="Verdana"/>
                          <w:color w:val="00338D"/>
                        </w:rPr>
                        <w:t>1</w:t>
                      </w:r>
                      <w:r w:rsidR="00297764">
                        <w:rPr>
                          <w:rFonts w:ascii="Verdana" w:hAnsi="Verdana"/>
                          <w:color w:val="00338D"/>
                        </w:rPr>
                        <w:t>/2</w:t>
                      </w:r>
                      <w:r w:rsidR="004432CC">
                        <w:rPr>
                          <w:rFonts w:ascii="Verdana" w:hAnsi="Verdana"/>
                          <w:color w:val="00338D"/>
                        </w:rPr>
                        <w:t>6</w:t>
                      </w:r>
                    </w:p>
                    <w:p w14:paraId="50EC5EF0" w14:textId="77777777" w:rsidR="0044698D" w:rsidRDefault="0044698D" w:rsidP="00150DCC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color w:val="00338D"/>
                          <w:sz w:val="32"/>
                          <w:szCs w:val="36"/>
                        </w:rPr>
                      </w:pPr>
                      <w:r w:rsidRPr="00FC1828">
                        <w:rPr>
                          <w:rFonts w:ascii="Verdana" w:hAnsi="Verdana"/>
                          <w:b/>
                          <w:bCs/>
                          <w:color w:val="00338D"/>
                          <w:sz w:val="32"/>
                          <w:szCs w:val="36"/>
                        </w:rPr>
                        <w:t>BORDEREAU DE TRANSMISSION</w:t>
                      </w:r>
                    </w:p>
                    <w:p w14:paraId="17030D82" w14:textId="77777777" w:rsidR="0044698D" w:rsidRPr="00FC1828" w:rsidRDefault="0044698D" w:rsidP="00150DCC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color w:val="00338D"/>
                          <w:sz w:val="22"/>
                          <w:szCs w:val="36"/>
                        </w:rPr>
                      </w:pPr>
                    </w:p>
                    <w:p w14:paraId="6B29F26A" w14:textId="0506BE91" w:rsidR="0044698D" w:rsidRPr="001209B7" w:rsidRDefault="000A6373" w:rsidP="00FC1828">
                      <w:pPr>
                        <w:ind w:left="3969"/>
                        <w:jc w:val="both"/>
                        <w:rPr>
                          <w:rFonts w:ascii="Verdana" w:hAnsi="Verdana"/>
                          <w:b/>
                          <w:bCs/>
                          <w:color w:val="00338D"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="Verdana" w:hAnsi="Verdana"/>
                            <w:b/>
                            <w:bCs/>
                            <w:color w:val="00338D"/>
                            <w:sz w:val="36"/>
                            <w:szCs w:val="36"/>
                          </w:rPr>
                          <w:id w:val="-2033260110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18361A">
                            <w:rPr>
                              <w:rFonts w:ascii="MS Gothic" w:eastAsia="MS Gothic" w:hAnsi="MS Gothic" w:hint="eastAsia"/>
                              <w:b/>
                              <w:bCs/>
                              <w:color w:val="00338D"/>
                              <w:sz w:val="36"/>
                              <w:szCs w:val="36"/>
                            </w:rPr>
                            <w:t>☒</w:t>
                          </w:r>
                        </w:sdtContent>
                      </w:sdt>
                      <w:r w:rsidR="0044698D">
                        <w:rPr>
                          <w:rFonts w:ascii="Verdana" w:hAnsi="Verdana"/>
                          <w:b/>
                          <w:bCs/>
                          <w:color w:val="00338D"/>
                          <w:sz w:val="36"/>
                          <w:szCs w:val="36"/>
                        </w:rPr>
                        <w:t xml:space="preserve"> </w:t>
                      </w:r>
                      <w:r w:rsidR="0044698D" w:rsidRPr="001209B7">
                        <w:rPr>
                          <w:rFonts w:ascii="Verdana" w:hAnsi="Verdana"/>
                          <w:b/>
                          <w:bCs/>
                          <w:color w:val="00338D"/>
                          <w:sz w:val="28"/>
                          <w:szCs w:val="28"/>
                        </w:rPr>
                        <w:t>D’UN MARCHÉ</w:t>
                      </w:r>
                      <w:r w:rsidR="00297764" w:rsidRPr="001209B7">
                        <w:rPr>
                          <w:rFonts w:ascii="Verdana" w:hAnsi="Verdana"/>
                          <w:b/>
                          <w:bCs/>
                          <w:color w:val="00338D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4345C392" w14:textId="41F56847" w:rsidR="0044698D" w:rsidRPr="001209B7" w:rsidRDefault="000A6373" w:rsidP="00FC1828">
                      <w:pPr>
                        <w:ind w:left="3969"/>
                        <w:jc w:val="both"/>
                        <w:rPr>
                          <w:rFonts w:ascii="Verdana" w:hAnsi="Verdana"/>
                          <w:b/>
                          <w:bCs/>
                          <w:color w:val="00338D"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="Verdana" w:hAnsi="Verdana"/>
                            <w:b/>
                            <w:bCs/>
                            <w:color w:val="00338D"/>
                            <w:sz w:val="36"/>
                            <w:szCs w:val="36"/>
                          </w:rPr>
                          <w:id w:val="-100928800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18361A">
                            <w:rPr>
                              <w:rFonts w:ascii="MS Gothic" w:eastAsia="MS Gothic" w:hAnsi="MS Gothic" w:hint="eastAsia"/>
                              <w:b/>
                              <w:bCs/>
                              <w:color w:val="00338D"/>
                              <w:sz w:val="36"/>
                              <w:szCs w:val="36"/>
                            </w:rPr>
                            <w:t>☐</w:t>
                          </w:r>
                        </w:sdtContent>
                      </w:sdt>
                      <w:r w:rsidR="0044698D">
                        <w:rPr>
                          <w:rFonts w:ascii="Verdana" w:hAnsi="Verdana"/>
                          <w:b/>
                          <w:bCs/>
                          <w:color w:val="00338D"/>
                          <w:sz w:val="36"/>
                          <w:szCs w:val="36"/>
                        </w:rPr>
                        <w:t xml:space="preserve"> </w:t>
                      </w:r>
                      <w:r w:rsidR="0044698D" w:rsidRPr="001209B7">
                        <w:rPr>
                          <w:rFonts w:ascii="Verdana" w:hAnsi="Verdana"/>
                          <w:b/>
                          <w:bCs/>
                          <w:color w:val="00338D"/>
                          <w:sz w:val="28"/>
                          <w:szCs w:val="28"/>
                        </w:rPr>
                        <w:t>D’UN AVENANT</w:t>
                      </w:r>
                      <w:r w:rsidR="002220A6" w:rsidRPr="001209B7">
                        <w:rPr>
                          <w:rFonts w:ascii="Verdana" w:hAnsi="Verdana"/>
                          <w:b/>
                          <w:bCs/>
                          <w:color w:val="00338D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666C83A4" w14:textId="77777777" w:rsidR="0044698D" w:rsidRPr="00FC1828" w:rsidRDefault="0044698D" w:rsidP="00150DCC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color w:val="00338D"/>
                          <w:sz w:val="22"/>
                          <w:szCs w:val="36"/>
                        </w:rPr>
                      </w:pPr>
                    </w:p>
                    <w:p w14:paraId="6C030EFB" w14:textId="77777777" w:rsidR="0044698D" w:rsidRPr="00FC1828" w:rsidRDefault="0044698D" w:rsidP="00150DCC">
                      <w:pPr>
                        <w:jc w:val="center"/>
                        <w:rPr>
                          <w:rFonts w:ascii="Verdana" w:hAnsi="Verdana"/>
                          <w:color w:val="00338D"/>
                          <w:sz w:val="22"/>
                        </w:rPr>
                      </w:pPr>
                      <w:r w:rsidRPr="00FC1828">
                        <w:rPr>
                          <w:rFonts w:ascii="Verdana" w:hAnsi="Verdana"/>
                          <w:b/>
                          <w:bCs/>
                          <w:color w:val="00338D"/>
                          <w:sz w:val="32"/>
                          <w:szCs w:val="36"/>
                        </w:rPr>
                        <w:t>AU SERVICE DES MARCHES</w:t>
                      </w:r>
                    </w:p>
                    <w:p w14:paraId="4C629C4F" w14:textId="77777777" w:rsidR="0044698D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7E13568A" w14:textId="77777777" w:rsidR="0044698D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6EBF627" w14:textId="77777777" w:rsidR="0044698D" w:rsidRPr="00033D38" w:rsidRDefault="0044698D" w:rsidP="00033D38">
                      <w:pPr>
                        <w:rPr>
                          <w:rFonts w:ascii="Verdana" w:hAnsi="Verdana"/>
                          <w:b/>
                          <w:bCs/>
                          <w:color w:val="FF0000"/>
                          <w:sz w:val="22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color w:val="FF0000"/>
                          <w:sz w:val="22"/>
                        </w:rPr>
                        <w:t>IDENTIFICATION</w:t>
                      </w:r>
                    </w:p>
                    <w:p w14:paraId="654F001F" w14:textId="77777777" w:rsidR="0044698D" w:rsidRDefault="0044698D" w:rsidP="00150DCC">
                      <w:pPr>
                        <w:autoSpaceDE w:val="0"/>
                        <w:autoSpaceDN w:val="0"/>
                        <w:adjustRightInd w:val="0"/>
                        <w:rPr>
                          <w:rFonts w:ascii="Verdana" w:hAnsi="Verdana" w:cs="Verdana"/>
                          <w:b/>
                          <w:bCs/>
                          <w:sz w:val="14"/>
                          <w:szCs w:val="14"/>
                        </w:rPr>
                      </w:pPr>
                    </w:p>
                    <w:tbl>
                      <w:tblPr>
                        <w:tblW w:w="0" w:type="auto"/>
                        <w:tblInd w:w="46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6269"/>
                      </w:tblGrid>
                      <w:tr w:rsidR="0044698D" w:rsidRPr="00F37E4D" w14:paraId="595ED41A" w14:textId="77777777" w:rsidTr="00150DCC">
                        <w:tc>
                          <w:tcPr>
                            <w:tcW w:w="2943" w:type="dxa"/>
                          </w:tcPr>
                          <w:p w14:paraId="22C489D1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 w:rsidRPr="00033D38">
                              <w:rPr>
                                <w:rFonts w:ascii="Verdana" w:hAnsi="Verdana"/>
                                <w:color w:val="00338D"/>
                              </w:rPr>
                              <w:t>Equipe/Service</w:t>
                            </w:r>
                          </w:p>
                          <w:p w14:paraId="68E7E79F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</w:tcPr>
                          <w:p w14:paraId="23ADB0A8" w14:textId="77777777" w:rsidR="0044698D" w:rsidRPr="00297764" w:rsidRDefault="00571015" w:rsidP="00FF4BF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97764">
                              <w:rPr>
                                <w:rFonts w:ascii="Verdana" w:hAnsi="Verdana" w:cs="Verdana"/>
                                <w:b/>
                                <w:bCs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</w:tr>
                      <w:tr w:rsidR="0044698D" w:rsidRPr="00F37E4D" w14:paraId="7C09388A" w14:textId="77777777" w:rsidTr="00150DCC">
                        <w:tc>
                          <w:tcPr>
                            <w:tcW w:w="2943" w:type="dxa"/>
                          </w:tcPr>
                          <w:p w14:paraId="25FBD6B1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 w:rsidRPr="00033D38">
                              <w:rPr>
                                <w:rFonts w:ascii="Verdana" w:hAnsi="Verdana"/>
                                <w:color w:val="00338D"/>
                              </w:rPr>
                              <w:t>Opération</w:t>
                            </w:r>
                          </w:p>
                          <w:p w14:paraId="496817B2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</w:tcPr>
                          <w:p w14:paraId="3961E7DF" w14:textId="55DD861F" w:rsidR="0044698D" w:rsidRPr="00933191" w:rsidRDefault="004432CC" w:rsidP="00FF4BF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>Conseil Juridique</w:t>
                            </w:r>
                            <w:r w:rsidR="00AD21CD"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- QSL</w:t>
                            </w:r>
                          </w:p>
                        </w:tc>
                      </w:tr>
                      <w:tr w:rsidR="0044698D" w:rsidRPr="00F37E4D" w14:paraId="26220B1F" w14:textId="77777777" w:rsidTr="00150DCC">
                        <w:tc>
                          <w:tcPr>
                            <w:tcW w:w="2943" w:type="dxa"/>
                          </w:tcPr>
                          <w:p w14:paraId="08CB00DE" w14:textId="77777777" w:rsidR="0044698D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338D"/>
                              </w:rPr>
                              <w:t>N° programme et opération</w:t>
                            </w:r>
                          </w:p>
                          <w:p w14:paraId="6EED0C81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</w:tcPr>
                          <w:p w14:paraId="1705921F" w14:textId="7FF5D20B" w:rsidR="000821DC" w:rsidRDefault="009038D3" w:rsidP="00FF4BF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N° programme :</w:t>
                            </w:r>
                            <w:r w:rsidR="00F907B2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97764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200</w:t>
                            </w:r>
                            <w:r w:rsidR="002B16FF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8</w:t>
                            </w:r>
                            <w:r w:rsidR="00297764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 0</w:t>
                            </w:r>
                            <w:r w:rsidR="002B16FF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000</w:t>
                            </w:r>
                            <w:r w:rsidR="00B518F6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0</w:t>
                            </w:r>
                            <w:r w:rsidR="002B16FF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01</w:t>
                            </w:r>
                          </w:p>
                          <w:p w14:paraId="4BC38069" w14:textId="427B8A9D" w:rsidR="009038D3" w:rsidRPr="00F37E4D" w:rsidRDefault="009038D3" w:rsidP="00FF4BF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N° opération : </w:t>
                            </w:r>
                            <w:r w:rsidR="00297764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20</w:t>
                            </w:r>
                            <w:r w:rsidR="002B16FF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25</w:t>
                            </w:r>
                            <w:r w:rsidR="00297764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B16FF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0000139</w:t>
                            </w:r>
                          </w:p>
                        </w:tc>
                      </w:tr>
                      <w:tr w:rsidR="0044698D" w:rsidRPr="00F37E4D" w14:paraId="21DDF22B" w14:textId="77777777" w:rsidTr="00150DCC">
                        <w:tc>
                          <w:tcPr>
                            <w:tcW w:w="2943" w:type="dxa"/>
                          </w:tcPr>
                          <w:p w14:paraId="031168FA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 w:rsidRPr="00033D38">
                              <w:rPr>
                                <w:rFonts w:ascii="Verdana" w:hAnsi="Verdana"/>
                                <w:color w:val="00338D"/>
                              </w:rPr>
                              <w:t>Objet du marché</w:t>
                            </w:r>
                          </w:p>
                          <w:p w14:paraId="4DF4E196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467F1C20" w14:textId="77777777" w:rsidR="0044698D" w:rsidRPr="00033D38" w:rsidRDefault="0044698D" w:rsidP="00033D38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</w:tcPr>
                          <w:p w14:paraId="28D64688" w14:textId="0678455C" w:rsidR="000A6373" w:rsidRPr="000A6373" w:rsidRDefault="000A6373" w:rsidP="000A6373">
                            <w:pPr>
                              <w:spacing w:before="100" w:after="200" w:line="276" w:lineRule="auto"/>
                              <w:jc w:val="both"/>
                              <w:rPr>
                                <w:rFonts w:ascii="Marianne" w:eastAsiaTheme="minorEastAsia" w:hAnsi="Marianne" w:cs="Arial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0A6373">
                              <w:rPr>
                                <w:rFonts w:ascii="Marianne" w:eastAsiaTheme="minorEastAsia" w:hAnsi="Marianne" w:cs="Arial"/>
                                <w:sz w:val="20"/>
                                <w:szCs w:val="20"/>
                                <w:lang w:eastAsia="en-US"/>
                              </w:rPr>
                              <w:t>Expertise</w:t>
                            </w:r>
                            <w:r w:rsidRPr="000A6373">
                              <w:rPr>
                                <w:rFonts w:ascii="Marianne" w:eastAsiaTheme="minorEastAsia" w:hAnsi="Marianne" w:cs="Arial"/>
                                <w:sz w:val="20"/>
                                <w:szCs w:val="20"/>
                                <w:lang w:eastAsia="en-US"/>
                              </w:rPr>
                              <w:t xml:space="preserve"> juridique afin d’être en appui de la direction juridique et des équipes opérationnelles sur toutes questions/ relectures /préconisations relatives à la rédaction, la passation et l’exécution des contrats de partenariat d’innovation portant sur des opérations pénitentiaires.</w:t>
                            </w:r>
                          </w:p>
                          <w:p w14:paraId="1566BFEF" w14:textId="0F0C374A" w:rsidR="0044698D" w:rsidRPr="00F37E4D" w:rsidRDefault="0044698D" w:rsidP="00FF4BF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03B54" w:rsidRPr="00F37E4D" w14:paraId="72E988B9" w14:textId="77777777" w:rsidTr="00150DCC">
                        <w:tc>
                          <w:tcPr>
                            <w:tcW w:w="2943" w:type="dxa"/>
                          </w:tcPr>
                          <w:p w14:paraId="5AA013E4" w14:textId="5507D9D8" w:rsidR="00C03B54" w:rsidRPr="00033D38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 w:rsidRPr="00033D38">
                              <w:rPr>
                                <w:rFonts w:ascii="Verdana" w:hAnsi="Verdana"/>
                                <w:color w:val="00338D"/>
                              </w:rPr>
                              <w:t>Attributaire</w:t>
                            </w:r>
                            <w:r>
                              <w:rPr>
                                <w:rFonts w:ascii="Verdana" w:hAnsi="Verdana"/>
                                <w:color w:val="00338D"/>
                              </w:rPr>
                              <w:t xml:space="preserve"> 3</w:t>
                            </w:r>
                          </w:p>
                          <w:p w14:paraId="4A27FB7A" w14:textId="77777777" w:rsidR="00C03B54" w:rsidRPr="00033D38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AE75580" w14:textId="77777777" w:rsidR="00C03B54" w:rsidRPr="00033D38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</w:tcPr>
                          <w:p w14:paraId="17C81C11" w14:textId="2E6F37AB" w:rsidR="00C03B54" w:rsidRPr="00297764" w:rsidRDefault="00C03B54" w:rsidP="00C03B5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C03B54" w:rsidRPr="00F37E4D" w14:paraId="7E9B4AC9" w14:textId="77777777" w:rsidTr="00CA5314">
                        <w:tc>
                          <w:tcPr>
                            <w:tcW w:w="2943" w:type="dxa"/>
                          </w:tcPr>
                          <w:p w14:paraId="042F052A" w14:textId="77777777" w:rsidR="00C03B54" w:rsidRPr="00033D38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 w:rsidRPr="00033D38">
                              <w:rPr>
                                <w:rFonts w:ascii="Verdana" w:hAnsi="Verdana"/>
                                <w:color w:val="00338D"/>
                              </w:rPr>
                              <w:t>Notification envisagée</w:t>
                            </w:r>
                          </w:p>
                          <w:p w14:paraId="1AE5DBBA" w14:textId="77777777" w:rsidR="00C03B54" w:rsidRPr="00033D38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F2B1C46" w14:textId="77777777" w:rsidR="00C03B54" w:rsidRPr="00033D38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  <w:vAlign w:val="center"/>
                          </w:tcPr>
                          <w:p w14:paraId="33E8A1FE" w14:textId="77777777" w:rsidR="00C03B54" w:rsidRPr="001E1DA1" w:rsidRDefault="000A6373" w:rsidP="00C03B54">
                            <w:pPr>
                              <w:autoSpaceDE w:val="0"/>
                              <w:autoSpaceDN w:val="0"/>
                              <w:adjustRightInd w:val="0"/>
                              <w:ind w:firstLine="847"/>
                              <w:rPr>
                                <w:rFonts w:ascii="Verdana" w:hAnsi="Verdana" w:cs="Verdana"/>
                                <w:color w:val="1F497D"/>
                              </w:rPr>
                            </w:pPr>
                            <w:sdt>
                              <w:sdtPr>
                                <w:rPr>
                                  <w:rFonts w:ascii="Wingdings" w:hAnsi="Wingdings"/>
                                  <w:color w:val="1F497D"/>
                                </w:rPr>
                                <w:id w:val="659200656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03B54">
                                  <w:rPr>
                                    <w:rFonts w:ascii="MS Gothic" w:eastAsia="MS Gothic" w:hAnsi="MS Gothic" w:hint="eastAsia"/>
                                    <w:color w:val="1F497D"/>
                                  </w:rPr>
                                  <w:t>☒</w:t>
                                </w:r>
                              </w:sdtContent>
                            </w:sdt>
                            <w:r w:rsidR="00C03B54" w:rsidRPr="001E1DA1">
                              <w:rPr>
                                <w:rFonts w:ascii="Wingdings" w:hAnsi="Wingdings"/>
                                <w:color w:val="1F497D"/>
                              </w:rPr>
                              <w:t></w:t>
                            </w:r>
                            <w:r w:rsidR="00C03B54" w:rsidRPr="001E1DA1">
                              <w:rPr>
                                <w:rFonts w:ascii="Verdana" w:hAnsi="Verdana" w:cs="Verdana"/>
                                <w:color w:val="1F497D"/>
                              </w:rPr>
                              <w:t>Sur pl</w:t>
                            </w:r>
                            <w:r w:rsidR="00C03B54">
                              <w:rPr>
                                <w:rFonts w:ascii="Verdana" w:hAnsi="Verdana" w:cs="Verdana"/>
                                <w:color w:val="1F497D"/>
                              </w:rPr>
                              <w:t xml:space="preserve">ace     </w:t>
                            </w:r>
                            <w:r w:rsidR="00C03B54" w:rsidRPr="001E1DA1">
                              <w:rPr>
                                <w:rFonts w:ascii="Verdana" w:hAnsi="Verdana" w:cs="Verdana"/>
                                <w:color w:val="1F497D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Verdana" w:hAnsi="Verdana" w:cs="Verdana"/>
                                  <w:color w:val="1F497D"/>
                                </w:rPr>
                                <w:id w:val="-20803738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03B54">
                                  <w:rPr>
                                    <w:rFonts w:ascii="MS Gothic" w:eastAsia="MS Gothic" w:hAnsi="MS Gothic" w:cs="Verdana" w:hint="eastAsia"/>
                                    <w:color w:val="1F497D"/>
                                  </w:rPr>
                                  <w:t>☐</w:t>
                                </w:r>
                              </w:sdtContent>
                            </w:sdt>
                            <w:r w:rsidR="00C03B54" w:rsidRPr="001E1DA1">
                              <w:rPr>
                                <w:rFonts w:ascii="Wingdings" w:hAnsi="Wingdings"/>
                                <w:color w:val="1F497D"/>
                              </w:rPr>
                              <w:t></w:t>
                            </w:r>
                            <w:r w:rsidR="00C03B54" w:rsidRPr="001E1DA1">
                              <w:rPr>
                                <w:rFonts w:ascii="Verdana" w:hAnsi="Verdana" w:cs="Verdana"/>
                                <w:color w:val="1F497D"/>
                              </w:rPr>
                              <w:t>LR</w:t>
                            </w:r>
                          </w:p>
                        </w:tc>
                      </w:tr>
                      <w:tr w:rsidR="00C03B54" w:rsidRPr="00F37E4D" w14:paraId="3EAAEC38" w14:textId="77777777" w:rsidTr="00CA5314">
                        <w:tc>
                          <w:tcPr>
                            <w:tcW w:w="2943" w:type="dxa"/>
                          </w:tcPr>
                          <w:p w14:paraId="26910618" w14:textId="77777777" w:rsidR="00C03B54" w:rsidRPr="00033D38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338D"/>
                              </w:rPr>
                              <w:t>Mode de consultation</w:t>
                            </w:r>
                          </w:p>
                        </w:tc>
                        <w:tc>
                          <w:tcPr>
                            <w:tcW w:w="6269" w:type="dxa"/>
                            <w:vAlign w:val="center"/>
                          </w:tcPr>
                          <w:p w14:paraId="24A390FA" w14:textId="79F1F0DA" w:rsidR="00C03B54" w:rsidRDefault="000A6373" w:rsidP="00C03B54">
                            <w:pPr>
                              <w:autoSpaceDE w:val="0"/>
                              <w:autoSpaceDN w:val="0"/>
                              <w:adjustRightInd w:val="0"/>
                              <w:ind w:firstLine="847"/>
                              <w:rPr>
                                <w:rFonts w:ascii="Verdana" w:hAnsi="Verdana" w:cs="Verdana"/>
                                <w:color w:val="1F497D"/>
                              </w:rPr>
                            </w:pPr>
                            <w:sdt>
                              <w:sdtPr>
                                <w:rPr>
                                  <w:rFonts w:ascii="Wingdings" w:hAnsi="Wingdings"/>
                                  <w:color w:val="1F497D"/>
                                </w:rPr>
                                <w:id w:val="-1975121451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03B54">
                                  <w:rPr>
                                    <w:rFonts w:ascii="MS Gothic" w:eastAsia="MS Gothic" w:hAnsi="MS Gothic" w:hint="eastAsia"/>
                                    <w:color w:val="1F497D"/>
                                  </w:rPr>
                                  <w:t>☒</w:t>
                                </w:r>
                              </w:sdtContent>
                            </w:sdt>
                            <w:r w:rsidR="00C03B54" w:rsidRPr="001E1DA1">
                              <w:rPr>
                                <w:rFonts w:ascii="Wingdings" w:hAnsi="Wingdings"/>
                                <w:color w:val="1F497D"/>
                              </w:rPr>
                              <w:t></w:t>
                            </w:r>
                            <w:r w:rsidR="00C03B54">
                              <w:rPr>
                                <w:rFonts w:ascii="Verdana" w:hAnsi="Verdana" w:cs="Verdana"/>
                                <w:color w:val="1F497D"/>
                              </w:rPr>
                              <w:t>Achatpublic.com</w:t>
                            </w:r>
                          </w:p>
                          <w:p w14:paraId="31FD7A86" w14:textId="77777777" w:rsidR="00C03B54" w:rsidRDefault="000A6373" w:rsidP="00C03B54">
                            <w:pPr>
                              <w:autoSpaceDE w:val="0"/>
                              <w:autoSpaceDN w:val="0"/>
                              <w:adjustRightInd w:val="0"/>
                              <w:ind w:firstLine="847"/>
                              <w:rPr>
                                <w:rFonts w:ascii="Verdana" w:hAnsi="Verdana" w:cs="Verdana"/>
                                <w:color w:val="1F497D"/>
                              </w:rPr>
                            </w:pPr>
                            <w:sdt>
                              <w:sdtPr>
                                <w:rPr>
                                  <w:rFonts w:ascii="Wingdings" w:hAnsi="Wingdings"/>
                                  <w:color w:val="1F497D"/>
                                </w:rPr>
                                <w:id w:val="192298774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03B54">
                                  <w:rPr>
                                    <w:rFonts w:ascii="MS Gothic" w:eastAsia="MS Gothic" w:hAnsi="MS Gothic" w:hint="eastAsia"/>
                                    <w:color w:val="1F497D"/>
                                  </w:rPr>
                                  <w:t>☐</w:t>
                                </w:r>
                              </w:sdtContent>
                            </w:sdt>
                            <w:r w:rsidR="00C03B54" w:rsidRPr="001E1DA1">
                              <w:rPr>
                                <w:rFonts w:ascii="Wingdings" w:hAnsi="Wingdings"/>
                                <w:color w:val="1F497D"/>
                              </w:rPr>
                              <w:t></w:t>
                            </w:r>
                            <w:r w:rsidR="00C03B54">
                              <w:rPr>
                                <w:rFonts w:ascii="Verdana" w:hAnsi="Verdana" w:cs="Verdana"/>
                                <w:color w:val="1F497D"/>
                              </w:rPr>
                              <w:t>Mail</w:t>
                            </w:r>
                          </w:p>
                          <w:p w14:paraId="645226E4" w14:textId="77777777" w:rsidR="00C03B54" w:rsidRPr="00F317C3" w:rsidRDefault="000A6373" w:rsidP="00C03B54">
                            <w:pPr>
                              <w:autoSpaceDE w:val="0"/>
                              <w:autoSpaceDN w:val="0"/>
                              <w:adjustRightInd w:val="0"/>
                              <w:ind w:firstLine="847"/>
                              <w:rPr>
                                <w:rFonts w:ascii="Verdana" w:hAnsi="Verdana" w:cs="Verdana"/>
                                <w:color w:val="1F497D"/>
                              </w:rPr>
                            </w:pPr>
                            <w:sdt>
                              <w:sdtPr>
                                <w:rPr>
                                  <w:rFonts w:ascii="Wingdings" w:hAnsi="Wingdings"/>
                                  <w:color w:val="1F497D"/>
                                </w:rPr>
                                <w:id w:val="129409910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03B54">
                                  <w:rPr>
                                    <w:rFonts w:ascii="MS Gothic" w:eastAsia="MS Gothic" w:hAnsi="MS Gothic" w:hint="eastAsia"/>
                                    <w:color w:val="1F497D"/>
                                  </w:rPr>
                                  <w:t>☐</w:t>
                                </w:r>
                              </w:sdtContent>
                            </w:sdt>
                            <w:r w:rsidR="00C03B54" w:rsidRPr="001E1DA1">
                              <w:rPr>
                                <w:rFonts w:ascii="Wingdings" w:hAnsi="Wingdings"/>
                                <w:color w:val="1F497D"/>
                              </w:rPr>
                              <w:t></w:t>
                            </w:r>
                            <w:r w:rsidR="00C03B54">
                              <w:rPr>
                                <w:rFonts w:ascii="Verdana" w:hAnsi="Verdana" w:cs="Verdana"/>
                                <w:color w:val="1F497D"/>
                              </w:rPr>
                              <w:t>autres (courrier…)</w:t>
                            </w:r>
                          </w:p>
                        </w:tc>
                      </w:tr>
                      <w:tr w:rsidR="00C03B54" w:rsidRPr="00F37E4D" w14:paraId="0BABFA22" w14:textId="77777777" w:rsidTr="00CE3642">
                        <w:tc>
                          <w:tcPr>
                            <w:tcW w:w="2943" w:type="dxa"/>
                          </w:tcPr>
                          <w:p w14:paraId="3E34EFB1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338D"/>
                              </w:rPr>
                              <w:t>Date de COMAR</w:t>
                            </w:r>
                          </w:p>
                          <w:p w14:paraId="0FDC40DB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  <w:vAlign w:val="center"/>
                          </w:tcPr>
                          <w:p w14:paraId="0FB0C616" w14:textId="2C77899E" w:rsidR="00C03B54" w:rsidRPr="001E1DA1" w:rsidRDefault="000A6373" w:rsidP="00C03B5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Wingdings" w:hAnsi="Wingdings"/>
                                <w:color w:val="1F497D"/>
                              </w:rPr>
                            </w:pPr>
                            <w:sdt>
                              <w:sdtPr>
                                <w:rPr>
                                  <w:rFonts w:ascii="Verdana" w:hAnsi="Verdana"/>
                                  <w:color w:val="1F497D"/>
                                </w:rPr>
                                <w:id w:val="-10440502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03B54" w:rsidRPr="00BA4AB5">
                                  <w:rPr>
                                    <w:rFonts w:ascii="MS Gothic" w:eastAsia="MS Gothic" w:hAnsi="MS Gothic" w:cs="MS Gothic" w:hint="eastAsia"/>
                                    <w:color w:val="1F497D"/>
                                  </w:rPr>
                                  <w:t>☐</w:t>
                                </w:r>
                              </w:sdtContent>
                            </w:sdt>
                            <w:r w:rsidR="00C03B54">
                              <w:rPr>
                                <w:rFonts w:ascii="Verdana" w:hAnsi="Verdana"/>
                                <w:color w:val="1F497D"/>
                              </w:rPr>
                              <w:t xml:space="preserve"> </w:t>
                            </w:r>
                            <w:r w:rsidR="00C03B54" w:rsidRPr="00BA4AB5">
                              <w:rPr>
                                <w:rFonts w:ascii="Verdana" w:hAnsi="Verdana"/>
                                <w:color w:val="1F497D"/>
                              </w:rPr>
                              <w:t>Oui</w:t>
                            </w:r>
                            <w:r w:rsidR="00C03B54">
                              <w:rPr>
                                <w:rFonts w:ascii="Verdana" w:hAnsi="Verdana"/>
                                <w:color w:val="1F497D"/>
                              </w:rPr>
                              <w:t xml:space="preserve"> (date)                       </w:t>
                            </w:r>
                            <w:sdt>
                              <w:sdtPr>
                                <w:rPr>
                                  <w:rFonts w:ascii="Wingdings" w:hAnsi="Wingdings"/>
                                  <w:color w:val="1F497D"/>
                                </w:rPr>
                                <w:id w:val="101140840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03B54">
                                  <w:rPr>
                                    <w:rFonts w:ascii="MS Gothic" w:eastAsia="MS Gothic" w:hAnsi="MS Gothic" w:hint="eastAsia"/>
                                    <w:color w:val="1F497D"/>
                                  </w:rPr>
                                  <w:t>☐</w:t>
                                </w:r>
                              </w:sdtContent>
                            </w:sdt>
                            <w:r w:rsidR="00C03B54">
                              <w:rPr>
                                <w:rFonts w:ascii="Verdana" w:hAnsi="Verdana"/>
                                <w:color w:val="1F497D"/>
                              </w:rPr>
                              <w:t xml:space="preserve"> Non</w:t>
                            </w:r>
                          </w:p>
                        </w:tc>
                      </w:tr>
                      <w:tr w:rsidR="00C03B54" w:rsidRPr="00F37E4D" w14:paraId="5F6AA306" w14:textId="77777777" w:rsidTr="00BA4AB5">
                        <w:tc>
                          <w:tcPr>
                            <w:tcW w:w="2943" w:type="dxa"/>
                          </w:tcPr>
                          <w:p w14:paraId="5FA7B068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proofErr w:type="spellStart"/>
                            <w:r>
                              <w:rPr>
                                <w:rFonts w:ascii="Verdana" w:hAnsi="Verdana"/>
                                <w:color w:val="00338D"/>
                              </w:rPr>
                              <w:t>Ediflex</w:t>
                            </w:r>
                            <w:proofErr w:type="spellEnd"/>
                          </w:p>
                          <w:p w14:paraId="3F277F9D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  <w:vAlign w:val="center"/>
                          </w:tcPr>
                          <w:p w14:paraId="69579136" w14:textId="3E61D4D1" w:rsidR="00C03B54" w:rsidRPr="00BA4AB5" w:rsidRDefault="000A6373" w:rsidP="00C03B54">
                            <w:pPr>
                              <w:autoSpaceDE w:val="0"/>
                              <w:autoSpaceDN w:val="0"/>
                              <w:adjustRightInd w:val="0"/>
                              <w:ind w:left="847"/>
                              <w:rPr>
                                <w:rFonts w:ascii="Verdana" w:hAnsi="Verdana"/>
                                <w:color w:val="1F497D"/>
                              </w:rPr>
                            </w:pPr>
                            <w:sdt>
                              <w:sdtPr>
                                <w:rPr>
                                  <w:rFonts w:ascii="Verdana" w:hAnsi="Verdana"/>
                                  <w:color w:val="1F497D"/>
                                </w:rPr>
                                <w:id w:val="136694124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E29D4">
                                  <w:rPr>
                                    <w:rFonts w:ascii="MS Gothic" w:eastAsia="MS Gothic" w:hAnsi="MS Gothic" w:hint="eastAsia"/>
                                    <w:color w:val="1F497D"/>
                                  </w:rPr>
                                  <w:t>☐</w:t>
                                </w:r>
                              </w:sdtContent>
                            </w:sdt>
                            <w:r w:rsidR="00C03B54">
                              <w:rPr>
                                <w:rFonts w:ascii="Verdana" w:hAnsi="Verdana"/>
                                <w:color w:val="1F497D"/>
                              </w:rPr>
                              <w:t xml:space="preserve"> </w:t>
                            </w:r>
                            <w:r w:rsidR="00C03B54" w:rsidRPr="00BA4AB5">
                              <w:rPr>
                                <w:rFonts w:ascii="Verdana" w:hAnsi="Verdana"/>
                                <w:color w:val="1F497D"/>
                              </w:rPr>
                              <w:t>Oui</w:t>
                            </w:r>
                            <w:r w:rsidR="00C03B54">
                              <w:rPr>
                                <w:rFonts w:ascii="Verdana" w:hAnsi="Verdana"/>
                                <w:color w:val="1F497D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Fonts w:ascii="Wingdings" w:hAnsi="Wingdings"/>
                                  <w:color w:val="1F497D"/>
                                </w:rPr>
                                <w:id w:val="1462762196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E29D4">
                                  <w:rPr>
                                    <w:rFonts w:ascii="MS Gothic" w:eastAsia="MS Gothic" w:hAnsi="MS Gothic" w:hint="eastAsia"/>
                                    <w:color w:val="1F497D"/>
                                  </w:rPr>
                                  <w:t>☒</w:t>
                                </w:r>
                              </w:sdtContent>
                            </w:sdt>
                            <w:r w:rsidR="00C03B54">
                              <w:rPr>
                                <w:rFonts w:ascii="Verdana" w:hAnsi="Verdana"/>
                                <w:color w:val="1F497D"/>
                              </w:rPr>
                              <w:t xml:space="preserve"> Non </w:t>
                            </w:r>
                            <w:r w:rsidR="004E29D4">
                              <w:rPr>
                                <w:rFonts w:ascii="Verdana" w:hAnsi="Verdana"/>
                                <w:color w:val="1F497D"/>
                              </w:rPr>
                              <w:t>(CHORUS)</w:t>
                            </w:r>
                          </w:p>
                        </w:tc>
                      </w:tr>
                      <w:tr w:rsidR="00C03B54" w:rsidRPr="00F37E4D" w14:paraId="2852849E" w14:textId="77777777" w:rsidTr="00FC1828">
                        <w:tc>
                          <w:tcPr>
                            <w:tcW w:w="2943" w:type="dxa"/>
                          </w:tcPr>
                          <w:p w14:paraId="18FD184A" w14:textId="77777777" w:rsidR="00C03B54" w:rsidRPr="00BA4AB5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proofErr w:type="spellStart"/>
                            <w:r w:rsidRPr="00BA4AB5">
                              <w:rPr>
                                <w:rFonts w:ascii="Verdana" w:hAnsi="Verdana"/>
                                <w:color w:val="00338D"/>
                              </w:rPr>
                              <w:t>N°du</w:t>
                            </w:r>
                            <w:proofErr w:type="spellEnd"/>
                            <w:r w:rsidRPr="00BA4AB5">
                              <w:rPr>
                                <w:rFonts w:ascii="Verdana" w:hAnsi="Verdana"/>
                                <w:color w:val="00338D"/>
                              </w:rPr>
                              <w:t xml:space="preserve"> marché</w:t>
                            </w:r>
                          </w:p>
                          <w:p w14:paraId="40999311" w14:textId="77777777" w:rsidR="00C03B54" w:rsidRPr="00BA4AB5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338D"/>
                              </w:rPr>
                              <w:t>(si déjà enregistré</w:t>
                            </w:r>
                            <w:r w:rsidRPr="00BA4AB5">
                              <w:rPr>
                                <w:rFonts w:ascii="Verdana" w:hAnsi="Verdana"/>
                                <w:color w:val="00338D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color w:val="00338D"/>
                              </w:rPr>
                              <w:t xml:space="preserve"> – à remplir par le SJM</w:t>
                            </w:r>
                          </w:p>
                        </w:tc>
                        <w:tc>
                          <w:tcPr>
                            <w:tcW w:w="6269" w:type="dxa"/>
                          </w:tcPr>
                          <w:p w14:paraId="5EABD841" w14:textId="77777777" w:rsidR="00C03B54" w:rsidRDefault="00C03B54" w:rsidP="00C03B5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color w:val="A6A6A6"/>
                                <w:sz w:val="18"/>
                                <w:szCs w:val="18"/>
                              </w:rPr>
                            </w:pPr>
                          </w:p>
                          <w:p w14:paraId="019410BB" w14:textId="2A0C9330" w:rsidR="00C03B54" w:rsidRPr="004E29D4" w:rsidRDefault="004E29D4" w:rsidP="00C03B5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b/>
                                <w:bCs/>
                                <w:color w:val="A6A6A6"/>
                              </w:rPr>
                            </w:pPr>
                            <w:r w:rsidRPr="004E29D4">
                              <w:rPr>
                                <w:rFonts w:ascii="Verdana" w:hAnsi="Verdana" w:cs="Verdana"/>
                                <w:b/>
                                <w:bCs/>
                                <w:color w:val="A6A6A6"/>
                              </w:rPr>
                              <w:t>25-059</w:t>
                            </w:r>
                          </w:p>
                        </w:tc>
                      </w:tr>
                      <w:tr w:rsidR="00C03B54" w:rsidRPr="00F37E4D" w14:paraId="2C25A8AC" w14:textId="77777777" w:rsidTr="00150DCC">
                        <w:tc>
                          <w:tcPr>
                            <w:tcW w:w="2943" w:type="dxa"/>
                            <w:tcBorders>
                              <w:bottom w:val="single" w:sz="4" w:space="0" w:color="auto"/>
                            </w:tcBorders>
                          </w:tcPr>
                          <w:p w14:paraId="00B65B19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  <w:r w:rsidRPr="00FC1828">
                              <w:rPr>
                                <w:rFonts w:ascii="Verdana" w:hAnsi="Verdana"/>
                                <w:color w:val="00338D"/>
                              </w:rPr>
                              <w:t>Observations</w:t>
                            </w:r>
                          </w:p>
                          <w:p w14:paraId="6ED187D0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75421D2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1A26E98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F79C06A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CD7A4CE" w14:textId="77777777" w:rsidR="00C03B54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  <w:p w14:paraId="77DA6E3D" w14:textId="77777777" w:rsidR="00C03B54" w:rsidRPr="00FC1828" w:rsidRDefault="00C03B54" w:rsidP="00C03B54">
                            <w:pPr>
                              <w:rPr>
                                <w:rFonts w:ascii="Verdana" w:hAnsi="Verdana"/>
                                <w:color w:val="00338D"/>
                              </w:rPr>
                            </w:pPr>
                          </w:p>
                        </w:tc>
                        <w:tc>
                          <w:tcPr>
                            <w:tcW w:w="6269" w:type="dxa"/>
                            <w:tcBorders>
                              <w:bottom w:val="single" w:sz="4" w:space="0" w:color="auto"/>
                            </w:tcBorders>
                          </w:tcPr>
                          <w:p w14:paraId="11C420A9" w14:textId="77777777" w:rsidR="00C03B54" w:rsidRPr="00D35997" w:rsidRDefault="00C03B54" w:rsidP="00C03B5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erdana" w:hAnsi="Verdana" w:cs="Verdana"/>
                                <w:i/>
                                <w:color w:val="A6A6A6"/>
                                <w:sz w:val="18"/>
                                <w:szCs w:val="18"/>
                              </w:rPr>
                            </w:pPr>
                            <w:r w:rsidRPr="00D35997">
                              <w:rPr>
                                <w:i/>
                                <w:color w:val="808080" w:themeColor="background1" w:themeShade="80"/>
                              </w:rPr>
                              <w:t>Pour les avenants dont le marché initial a été signé avant 2017, précisez l’adresse de l’entreprise</w:t>
                            </w:r>
                          </w:p>
                        </w:tc>
                      </w:tr>
                    </w:tbl>
                    <w:p w14:paraId="3BC48795" w14:textId="77777777" w:rsidR="0044698D" w:rsidRPr="002B7B93" w:rsidRDefault="0044698D" w:rsidP="002B7B93">
                      <w:pPr>
                        <w:jc w:val="center"/>
                        <w:rPr>
                          <w:rFonts w:ascii="Verdana" w:hAnsi="Verdana"/>
                          <w:i/>
                          <w:color w:val="808080" w:themeColor="background1" w:themeShade="80"/>
                          <w:sz w:val="14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color w:val="808080" w:themeColor="background1" w:themeShade="80"/>
                          <w:sz w:val="14"/>
                        </w:rPr>
                        <w:t>vBD</w:t>
                      </w:r>
                      <w:proofErr w:type="spellEnd"/>
                      <w:r w:rsidRPr="002B7B93">
                        <w:rPr>
                          <w:rFonts w:ascii="Verdana" w:hAnsi="Verdana"/>
                          <w:i/>
                          <w:color w:val="808080" w:themeColor="background1" w:themeShade="80"/>
                          <w:sz w:val="14"/>
                        </w:rPr>
                        <w:t xml:space="preserve"> 20171117</w:t>
                      </w:r>
                    </w:p>
                    <w:p w14:paraId="7D922256" w14:textId="77777777" w:rsidR="0044698D" w:rsidRPr="002C2BD1" w:rsidRDefault="0044698D">
                      <w:pPr>
                        <w:rPr>
                          <w:rFonts w:ascii="Verdana" w:hAnsi="Verdana"/>
                          <w:b/>
                          <w:color w:val="00338D"/>
                          <w:u w:val="single"/>
                        </w:rPr>
                      </w:pPr>
                    </w:p>
                    <w:p w14:paraId="6A3C3AD2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23A9749D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36EB7B36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02E287BC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77DE4DA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3C169D2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6E0579F9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632539BE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26252AA2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7AE13EF2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2E38CFAA" w14:textId="77777777" w:rsidR="0044698D" w:rsidRPr="002C2BD1" w:rsidRDefault="0044698D" w:rsidP="00116490">
                      <w:pPr>
                        <w:rPr>
                          <w:b/>
                          <w:bCs/>
                          <w:color w:val="00338D"/>
                          <w:sz w:val="44"/>
                        </w:rPr>
                      </w:pPr>
                    </w:p>
                    <w:p w14:paraId="54836913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5062E035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7C403714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68DF4B3" w14:textId="77777777" w:rsidR="0044698D" w:rsidRPr="002C2BD1" w:rsidRDefault="0044698D">
                      <w:pPr>
                        <w:pStyle w:val="En-tte"/>
                        <w:tabs>
                          <w:tab w:val="clear" w:pos="4536"/>
                          <w:tab w:val="clear" w:pos="9072"/>
                        </w:tabs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EF1495F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1998B341" w14:textId="77777777" w:rsidR="0044698D" w:rsidRPr="002C2BD1" w:rsidRDefault="0044698D">
                      <w:pPr>
                        <w:pStyle w:val="En-tte"/>
                        <w:tabs>
                          <w:tab w:val="clear" w:pos="4536"/>
                          <w:tab w:val="clear" w:pos="9072"/>
                        </w:tabs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1221941E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2D3BEBA9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6ECC850A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3718B7E3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A533EA1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7696850B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077B000B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14BD6204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065F9E3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2330496A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0E7D3A15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7529F18C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6524715B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21DA6AC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068FDC92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580D7679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1786EAF5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2DF07B2B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7DB1E301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2C5E9B05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46DD9D2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54A204F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47C65A6E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1F87FEBC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3F4444CB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  <w:p w14:paraId="390FF910" w14:textId="77777777" w:rsidR="0044698D" w:rsidRPr="002C2BD1" w:rsidRDefault="0044698D" w:rsidP="007E5AC5">
                      <w:pPr>
                        <w:pStyle w:val="Pieddepage"/>
                        <w:jc w:val="center"/>
                        <w:rPr>
                          <w:rFonts w:ascii="Verdana" w:hAnsi="Verdana"/>
                          <w:color w:val="00338D"/>
                        </w:rPr>
                      </w:pPr>
                      <w:r w:rsidRPr="002C2BD1">
                        <w:rPr>
                          <w:rFonts w:ascii="Verdana" w:hAnsi="Verdana"/>
                          <w:color w:val="00338D"/>
                        </w:rPr>
                        <w:t>30, rue du Château des Rentiers – 75013 – Paris – Tél : 01 53 94 88 00 – Siret AMOTMJ : 180 092 256 00015 – APE 751 G</w:t>
                      </w:r>
                    </w:p>
                    <w:p w14:paraId="34D2A212" w14:textId="77777777" w:rsidR="0044698D" w:rsidRPr="002C2BD1" w:rsidRDefault="0044698D" w:rsidP="007E5AC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Verdana" w:hAnsi="Verdana" w:cs="Arial"/>
                          <w:i/>
                          <w:color w:val="00338D"/>
                        </w:rPr>
                      </w:pPr>
                      <w:r w:rsidRPr="002C2BD1">
                        <w:rPr>
                          <w:rFonts w:ascii="Verdana" w:hAnsi="Verdana" w:cs="Arial"/>
                          <w:i/>
                          <w:color w:val="00338D"/>
                        </w:rPr>
                        <w:t>* APIJ : nouvelle appellation d’usage de l’Agence de maîtrise d’ouvrage des travaux du ministère de la Justice – AMOTMJ -</w:t>
                      </w:r>
                    </w:p>
                    <w:p w14:paraId="0FA05C6A" w14:textId="77777777" w:rsidR="0044698D" w:rsidRPr="002C2BD1" w:rsidRDefault="0044698D" w:rsidP="007E5AC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Verdana" w:hAnsi="Verdana" w:cs="Arial"/>
                          <w:i/>
                          <w:color w:val="00338D"/>
                        </w:rPr>
                      </w:pPr>
                      <w:r w:rsidRPr="002C2BD1">
                        <w:rPr>
                          <w:rFonts w:ascii="Verdana" w:hAnsi="Verdana" w:cs="Arial"/>
                          <w:i/>
                          <w:color w:val="00338D"/>
                        </w:rPr>
                        <w:t>(changement juridique de nom en cours)</w:t>
                      </w:r>
                    </w:p>
                    <w:p w14:paraId="16061A1D" w14:textId="77777777" w:rsidR="0044698D" w:rsidRPr="002C2BD1" w:rsidRDefault="0044698D" w:rsidP="007E5AC5">
                      <w:pPr>
                        <w:jc w:val="center"/>
                        <w:rPr>
                          <w:rFonts w:ascii="Verdana" w:hAnsi="Verdana" w:cs="Arial"/>
                          <w:b/>
                          <w:bCs/>
                          <w:color w:val="00338D"/>
                        </w:rPr>
                      </w:pPr>
                    </w:p>
                    <w:p w14:paraId="03248894" w14:textId="77777777" w:rsidR="0044698D" w:rsidRPr="002C2BD1" w:rsidRDefault="0044698D">
                      <w:pPr>
                        <w:rPr>
                          <w:rFonts w:ascii="Verdana" w:hAnsi="Verdana"/>
                          <w:color w:val="00338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17BA3A" wp14:editId="735035B5">
                <wp:simplePos x="0" y="0"/>
                <wp:positionH relativeFrom="column">
                  <wp:posOffset>13315499</wp:posOffset>
                </wp:positionH>
                <wp:positionV relativeFrom="paragraph">
                  <wp:posOffset>6106775</wp:posOffset>
                </wp:positionV>
                <wp:extent cx="457200" cy="3200400"/>
                <wp:effectExtent l="19050" t="38100" r="19050" b="19050"/>
                <wp:wrapNone/>
                <wp:docPr id="1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3200400"/>
                        </a:xfrm>
                        <a:prstGeom prst="rtTriangle">
                          <a:avLst/>
                        </a:prstGeom>
                        <a:solidFill>
                          <a:srgbClr val="00338D"/>
                        </a:solidFill>
                        <a:ln w="9525">
                          <a:solidFill>
                            <a:srgbClr val="00338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2AB495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16" o:spid="_x0000_s1026" type="#_x0000_t6" style="position:absolute;margin-left:1048.45pt;margin-top:480.85pt;width:36pt;height:252pt;flip:x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" fillcolor="#00338d" strokecolor="#00338d">
                <v:shadow color="#868686"/>
              </v:shape>
            </w:pict>
          </mc:Fallback>
        </mc:AlternateContent>
      </w:r>
      <w:r w:rsidR="001B722F">
        <w:tab/>
      </w:r>
    </w:p>
    <w:p w14:paraId="7E21AD41" w14:textId="77777777" w:rsidR="00116490" w:rsidRDefault="00116490">
      <w:pPr>
        <w:sectPr w:rsidR="00116490" w:rsidSect="0011649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23814" w:h="16840" w:orient="landscape" w:code="8"/>
          <w:pgMar w:top="1418" w:right="1418" w:bottom="1418" w:left="1418" w:header="709" w:footer="709" w:gutter="0"/>
          <w:cols w:num="2" w:space="708"/>
          <w:docGrid w:linePitch="360"/>
        </w:sectPr>
      </w:pPr>
    </w:p>
    <w:p w14:paraId="6D009C22" w14:textId="77777777" w:rsidR="00150DCC" w:rsidRPr="00033D38" w:rsidRDefault="00230376" w:rsidP="00150DCC">
      <w:pPr>
        <w:autoSpaceDE w:val="0"/>
        <w:autoSpaceDN w:val="0"/>
        <w:adjustRightInd w:val="0"/>
        <w:rPr>
          <w:rFonts w:ascii="Verdana" w:hAnsi="Verdana" w:cs="Verdana"/>
          <w:b/>
          <w:bCs/>
          <w:color w:val="FF0000"/>
          <w:sz w:val="14"/>
          <w:szCs w:val="14"/>
        </w:rPr>
      </w:pPr>
      <w:r>
        <w:rPr>
          <w:rFonts w:ascii="Verdana" w:hAnsi="Verdana" w:cs="Verdana"/>
          <w:b/>
          <w:bCs/>
          <w:noProof/>
          <w:color w:val="FF0000"/>
          <w:szCs w:val="18"/>
        </w:rPr>
        <w:lastRenderedPageBreak/>
        <mc:AlternateContent>
          <mc:Choice Requires="wpg">
            <w:drawing>
              <wp:anchor distT="0" distB="0" distL="114300" distR="114300" simplePos="0" relativeHeight="251654655" behindDoc="1" locked="0" layoutInCell="1" allowOverlap="1" wp14:anchorId="67295D82" wp14:editId="72D7A8C5">
                <wp:simplePos x="0" y="0"/>
                <wp:positionH relativeFrom="column">
                  <wp:posOffset>-338455</wp:posOffset>
                </wp:positionH>
                <wp:positionV relativeFrom="paragraph">
                  <wp:posOffset>-452755</wp:posOffset>
                </wp:positionV>
                <wp:extent cx="6623050" cy="10106025"/>
                <wp:effectExtent l="19050" t="19050" r="25400" b="28575"/>
                <wp:wrapNone/>
                <wp:docPr id="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3050" cy="10106025"/>
                          <a:chOff x="12365" y="694"/>
                          <a:chExt cx="10430" cy="15687"/>
                        </a:xfrm>
                      </wpg:grpSpPr>
                      <wps:wsp>
                        <wps:cNvPr id="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2365" y="694"/>
                            <a:ext cx="10335" cy="1568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338D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E8906D2" w14:textId="77777777" w:rsidR="0044698D" w:rsidRPr="002C2BD1" w:rsidRDefault="0044698D" w:rsidP="0044698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Verdana" w:hAnsi="Verdana"/>
                                  <w:color w:val="00338D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29"/>
                        <wps:cNvSpPr>
                          <a:spLocks noChangeArrowheads="1"/>
                        </wps:cNvSpPr>
                        <wps:spPr bwMode="auto">
                          <a:xfrm flipH="1">
                            <a:off x="22075" y="11318"/>
                            <a:ext cx="720" cy="5040"/>
                          </a:xfrm>
                          <a:prstGeom prst="rtTriangle">
                            <a:avLst/>
                          </a:prstGeom>
                          <a:solidFill>
                            <a:srgbClr val="00338D"/>
                          </a:solidFill>
                          <a:ln w="9525">
                            <a:solidFill>
                              <a:srgbClr val="00338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295D82" id="Group 27" o:spid="_x0000_s1027" style="position:absolute;margin-left:-26.65pt;margin-top:-35.65pt;width:521.5pt;height:795.75pt;z-index:-251661825" coordorigin="12365,694" coordsize="10430,15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">
                <v:shape id="Text Box 28" o:spid="_x0000_s1028" type="#_x0000_t202" style="position:absolute;left:12365;top:694;width:10335;height:15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" filled="f" strokecolor="#00338d" strokeweight="2.25pt">
                  <v:textbox>
                    <w:txbxContent>
                      <w:p w14:paraId="0E8906D2" w14:textId="77777777" w:rsidR="0044698D" w:rsidRPr="002C2BD1" w:rsidRDefault="0044698D" w:rsidP="0044698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Verdana" w:hAnsi="Verdana"/>
                            <w:color w:val="00338D"/>
                          </w:rPr>
                        </w:pP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29" o:spid="_x0000_s1029" type="#_x0000_t6" style="position:absolute;left:22075;top:11318;width:720;height:50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" fillcolor="#00338d" strokecolor="#00338d">
                  <v:shadow color="#868686"/>
                </v:shape>
              </v:group>
            </w:pict>
          </mc:Fallback>
        </mc:AlternateContent>
      </w:r>
      <w:r w:rsidR="00150DCC" w:rsidRPr="00033D38">
        <w:rPr>
          <w:rFonts w:ascii="Verdana" w:hAnsi="Verdana" w:cs="Verdana"/>
          <w:b/>
          <w:bCs/>
          <w:color w:val="FF0000"/>
          <w:szCs w:val="18"/>
        </w:rPr>
        <w:t>D</w:t>
      </w:r>
      <w:r w:rsidR="00150DCC" w:rsidRPr="00033D38">
        <w:rPr>
          <w:rFonts w:ascii="Verdana" w:hAnsi="Verdana" w:cs="Verdana"/>
          <w:b/>
          <w:bCs/>
          <w:color w:val="FF0000"/>
          <w:sz w:val="20"/>
          <w:szCs w:val="14"/>
        </w:rPr>
        <w:t xml:space="preserve">ESCRIPTIF DES PIECES TRANSMISES </w:t>
      </w:r>
      <w:r w:rsidR="00150DCC" w:rsidRPr="00033D38">
        <w:rPr>
          <w:rFonts w:ascii="Verdana" w:hAnsi="Verdana" w:cs="Verdana"/>
          <w:bCs/>
          <w:color w:val="FF0000"/>
          <w:sz w:val="20"/>
          <w:szCs w:val="18"/>
        </w:rPr>
        <w:t>(à remplir par l’équipe)</w:t>
      </w:r>
    </w:p>
    <w:p w14:paraId="4B72B891" w14:textId="77777777" w:rsidR="00150DCC" w:rsidRDefault="00150DCC" w:rsidP="00150DCC">
      <w:pPr>
        <w:autoSpaceDE w:val="0"/>
        <w:autoSpaceDN w:val="0"/>
        <w:adjustRightInd w:val="0"/>
        <w:rPr>
          <w:rFonts w:ascii="Verdana" w:hAnsi="Verdana" w:cs="Verdana"/>
          <w:b/>
          <w:bCs/>
          <w:sz w:val="14"/>
          <w:szCs w:val="14"/>
        </w:rPr>
      </w:pP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1559"/>
        <w:gridCol w:w="1507"/>
      </w:tblGrid>
      <w:tr w:rsidR="00033D38" w:rsidRPr="001E1DA1" w14:paraId="4E0067BB" w14:textId="77777777" w:rsidTr="00D53BD2">
        <w:trPr>
          <w:trHeight w:val="448"/>
        </w:trPr>
        <w:tc>
          <w:tcPr>
            <w:tcW w:w="9553" w:type="dxa"/>
            <w:gridSpan w:val="3"/>
          </w:tcPr>
          <w:p w14:paraId="0B1F6207" w14:textId="77777777" w:rsidR="00150DCC" w:rsidRPr="001E1DA1" w:rsidRDefault="00150DCC" w:rsidP="00D53BD2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1F497D"/>
                <w:sz w:val="28"/>
                <w:szCs w:val="18"/>
              </w:rPr>
            </w:pPr>
            <w:r w:rsidRPr="001E1DA1">
              <w:rPr>
                <w:rFonts w:ascii="Verdana" w:hAnsi="Verdana" w:cs="Verdana"/>
                <w:b/>
                <w:bCs/>
                <w:color w:val="1F497D"/>
                <w:sz w:val="28"/>
                <w:szCs w:val="18"/>
              </w:rPr>
              <w:t>Consultation</w:t>
            </w:r>
            <w:r w:rsidRPr="001E1DA1">
              <w:rPr>
                <w:rFonts w:ascii="Verdana" w:hAnsi="Verdana" w:cs="Verdana"/>
                <w:bCs/>
                <w:color w:val="1F497D"/>
                <w:sz w:val="28"/>
                <w:szCs w:val="18"/>
              </w:rPr>
              <w:t xml:space="preserve"> </w:t>
            </w:r>
          </w:p>
        </w:tc>
      </w:tr>
      <w:tr w:rsidR="00033D38" w:rsidRPr="001E1DA1" w14:paraId="0D08578C" w14:textId="77777777" w:rsidTr="00D015D7">
        <w:trPr>
          <w:trHeight w:val="448"/>
        </w:trPr>
        <w:tc>
          <w:tcPr>
            <w:tcW w:w="6487" w:type="dxa"/>
            <w:vAlign w:val="center"/>
          </w:tcPr>
          <w:p w14:paraId="00984BD3" w14:textId="77777777" w:rsidR="00150DCC" w:rsidRPr="001E1DA1" w:rsidRDefault="00150DCC" w:rsidP="00D015D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  <w:sz w:val="28"/>
                <w:szCs w:val="18"/>
              </w:rPr>
            </w:pPr>
            <w:r w:rsidRPr="001E1DA1">
              <w:rPr>
                <w:rFonts w:ascii="Verdana" w:hAnsi="Verdana" w:cs="Verdana"/>
                <w:bCs/>
                <w:color w:val="1F497D"/>
                <w:sz w:val="28"/>
                <w:szCs w:val="18"/>
              </w:rPr>
              <w:t>Document</w:t>
            </w:r>
          </w:p>
        </w:tc>
        <w:tc>
          <w:tcPr>
            <w:tcW w:w="1559" w:type="dxa"/>
            <w:vAlign w:val="center"/>
          </w:tcPr>
          <w:p w14:paraId="6DA19DCA" w14:textId="77777777" w:rsidR="00150DCC" w:rsidRPr="001E1DA1" w:rsidRDefault="00150DCC" w:rsidP="00D015D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  <w:sz w:val="28"/>
                <w:szCs w:val="18"/>
              </w:rPr>
            </w:pPr>
            <w:r w:rsidRPr="001E1DA1">
              <w:rPr>
                <w:rFonts w:ascii="Verdana" w:hAnsi="Verdana" w:cs="Verdana"/>
                <w:bCs/>
                <w:color w:val="1F497D"/>
                <w:sz w:val="28"/>
                <w:szCs w:val="18"/>
              </w:rPr>
              <w:t>Papier</w:t>
            </w:r>
          </w:p>
        </w:tc>
        <w:tc>
          <w:tcPr>
            <w:tcW w:w="1507" w:type="dxa"/>
            <w:vAlign w:val="center"/>
          </w:tcPr>
          <w:p w14:paraId="6C2F3ACE" w14:textId="77777777" w:rsidR="00D015D7" w:rsidRDefault="00D015D7" w:rsidP="00D015D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  <w:sz w:val="28"/>
                <w:szCs w:val="18"/>
              </w:rPr>
            </w:pPr>
            <w:proofErr w:type="spellStart"/>
            <w:r>
              <w:rPr>
                <w:rFonts w:ascii="Verdana" w:hAnsi="Verdana" w:cs="Verdana"/>
                <w:bCs/>
                <w:color w:val="1F497D"/>
                <w:sz w:val="28"/>
                <w:szCs w:val="18"/>
              </w:rPr>
              <w:t>démat</w:t>
            </w:r>
            <w:proofErr w:type="spellEnd"/>
          </w:p>
          <w:p w14:paraId="6AEFCFEB" w14:textId="77777777" w:rsidR="00150DCC" w:rsidRPr="001E1DA1" w:rsidRDefault="00D015D7" w:rsidP="00D015D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  <w:sz w:val="28"/>
                <w:szCs w:val="18"/>
              </w:rPr>
            </w:pPr>
            <w:r>
              <w:rPr>
                <w:rFonts w:ascii="Verdana" w:hAnsi="Verdana" w:cs="Verdana"/>
                <w:bCs/>
                <w:color w:val="1F497D"/>
                <w:sz w:val="28"/>
                <w:szCs w:val="18"/>
              </w:rPr>
              <w:t>(</w:t>
            </w:r>
            <w:proofErr w:type="spellStart"/>
            <w:r w:rsidR="00150DCC" w:rsidRPr="001E1DA1">
              <w:rPr>
                <w:rFonts w:ascii="Verdana" w:hAnsi="Verdana" w:cs="Verdana"/>
                <w:bCs/>
                <w:color w:val="1F497D"/>
                <w:sz w:val="28"/>
                <w:szCs w:val="18"/>
              </w:rPr>
              <w:t>pdf</w:t>
            </w:r>
            <w:proofErr w:type="spellEnd"/>
            <w:r>
              <w:rPr>
                <w:rFonts w:ascii="Verdana" w:hAnsi="Verdana" w:cs="Verdana"/>
                <w:bCs/>
                <w:color w:val="1F497D"/>
                <w:sz w:val="28"/>
                <w:szCs w:val="18"/>
              </w:rPr>
              <w:t>)</w:t>
            </w:r>
          </w:p>
        </w:tc>
      </w:tr>
      <w:tr w:rsidR="00033D38" w:rsidRPr="001E1DA1" w14:paraId="42593F7B" w14:textId="77777777" w:rsidTr="00E648FD">
        <w:trPr>
          <w:trHeight w:val="448"/>
        </w:trPr>
        <w:tc>
          <w:tcPr>
            <w:tcW w:w="6487" w:type="dxa"/>
          </w:tcPr>
          <w:p w14:paraId="14133C00" w14:textId="77777777" w:rsidR="00033D38" w:rsidRPr="001E1DA1" w:rsidRDefault="00033D38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40F190EF" w14:textId="77777777" w:rsidR="00150DCC" w:rsidRPr="001E1DA1" w:rsidRDefault="00150DCC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 w:rsidRPr="001E1DA1">
              <w:rPr>
                <w:rFonts w:ascii="Verdana" w:hAnsi="Verdana"/>
                <w:color w:val="1F497D"/>
                <w:sz w:val="28"/>
              </w:rPr>
              <w:t>AAPC</w:t>
            </w:r>
          </w:p>
          <w:p w14:paraId="0E51FEDD" w14:textId="77777777" w:rsidR="00BD639A" w:rsidRPr="001E1DA1" w:rsidRDefault="00BD639A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7AAB162F" w14:textId="77777777" w:rsidR="00BD639A" w:rsidRDefault="00BD639A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>
              <w:rPr>
                <w:rFonts w:ascii="Verdana" w:hAnsi="Verdana"/>
                <w:color w:val="1F497D"/>
                <w:sz w:val="28"/>
              </w:rPr>
              <w:t>DCE (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>R</w:t>
            </w:r>
            <w:r>
              <w:rPr>
                <w:rFonts w:ascii="Verdana" w:hAnsi="Verdana"/>
                <w:color w:val="1F497D"/>
                <w:sz w:val="28"/>
              </w:rPr>
              <w:t>C, CCAP, CCTP, CCP…)</w:t>
            </w:r>
          </w:p>
          <w:p w14:paraId="107F083B" w14:textId="77777777" w:rsidR="00150DCC" w:rsidRPr="001E1DA1" w:rsidRDefault="00150DCC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746B7C59" w14:textId="77777777" w:rsidR="00150DCC" w:rsidRDefault="00150DCC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 w:rsidRPr="001E1DA1">
              <w:rPr>
                <w:rFonts w:ascii="Verdana" w:hAnsi="Verdana"/>
                <w:b/>
                <w:color w:val="1F497D"/>
                <w:sz w:val="28"/>
              </w:rPr>
              <w:t>Rapport de présentation</w:t>
            </w:r>
            <w:r w:rsidR="00D015D7">
              <w:rPr>
                <w:rFonts w:ascii="Verdana" w:hAnsi="Verdana"/>
                <w:color w:val="1F497D"/>
                <w:sz w:val="28"/>
              </w:rPr>
              <w:t xml:space="preserve"> signé</w:t>
            </w:r>
          </w:p>
          <w:p w14:paraId="5A8E5605" w14:textId="3FE3E015" w:rsidR="00D015D7" w:rsidRDefault="00D015D7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>
              <w:rPr>
                <w:rFonts w:ascii="Verdana" w:hAnsi="Verdana"/>
                <w:color w:val="1F497D"/>
                <w:sz w:val="28"/>
              </w:rPr>
              <w:t>(</w:t>
            </w:r>
            <w:r w:rsidR="00837C2D">
              <w:rPr>
                <w:rFonts w:ascii="Verdana" w:hAnsi="Verdana"/>
                <w:color w:val="1F497D"/>
                <w:sz w:val="28"/>
              </w:rPr>
              <w:t>Équipe</w:t>
            </w:r>
            <w:r>
              <w:rPr>
                <w:rFonts w:ascii="Verdana" w:hAnsi="Verdana"/>
                <w:color w:val="1F497D"/>
                <w:sz w:val="28"/>
              </w:rPr>
              <w:t xml:space="preserve"> + SJM)</w:t>
            </w:r>
          </w:p>
          <w:p w14:paraId="2186E90A" w14:textId="77777777" w:rsidR="002220A6" w:rsidRPr="001E1DA1" w:rsidRDefault="002220A6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4FA6FBB3" w14:textId="77777777" w:rsidR="00150DCC" w:rsidRDefault="002220A6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 w:rsidRPr="002220A6">
              <w:rPr>
                <w:rFonts w:ascii="Verdana" w:hAnsi="Verdana"/>
                <w:b/>
                <w:color w:val="1F497D"/>
                <w:sz w:val="28"/>
              </w:rPr>
              <w:t>Note CBCM</w:t>
            </w:r>
            <w:r>
              <w:rPr>
                <w:rFonts w:ascii="Verdana" w:hAnsi="Verdana"/>
                <w:color w:val="1F497D"/>
                <w:sz w:val="28"/>
              </w:rPr>
              <w:t xml:space="preserve"> (si nécessaire)</w:t>
            </w:r>
          </w:p>
          <w:p w14:paraId="5412DE6A" w14:textId="77777777" w:rsidR="002220A6" w:rsidRPr="001E1DA1" w:rsidRDefault="002220A6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72EB60EC" w14:textId="77777777" w:rsidR="00033D38" w:rsidRPr="001E1DA1" w:rsidRDefault="00150DCC" w:rsidP="00E648FD">
            <w:pPr>
              <w:jc w:val="right"/>
              <w:rPr>
                <w:rFonts w:ascii="Verdana" w:hAnsi="Verdana"/>
                <w:b/>
                <w:color w:val="1F497D"/>
                <w:sz w:val="28"/>
              </w:rPr>
            </w:pPr>
            <w:r w:rsidRPr="001E1DA1">
              <w:rPr>
                <w:rFonts w:ascii="Verdana" w:hAnsi="Verdana"/>
                <w:b/>
                <w:color w:val="1F497D"/>
                <w:sz w:val="28"/>
              </w:rPr>
              <w:t>Acte d’engagement</w:t>
            </w:r>
            <w:r w:rsidR="008A7654">
              <w:rPr>
                <w:rFonts w:ascii="Verdana" w:hAnsi="Verdana"/>
                <w:b/>
                <w:color w:val="1F497D"/>
                <w:sz w:val="28"/>
              </w:rPr>
              <w:t xml:space="preserve"> ou </w:t>
            </w:r>
            <w:r w:rsidR="005D7A30">
              <w:rPr>
                <w:rFonts w:ascii="Verdana" w:hAnsi="Verdana"/>
                <w:b/>
                <w:color w:val="1F497D"/>
                <w:sz w:val="28"/>
              </w:rPr>
              <w:t>Avenant</w:t>
            </w:r>
          </w:p>
          <w:p w14:paraId="4AF22476" w14:textId="77777777" w:rsidR="00150DCC" w:rsidRPr="001E1DA1" w:rsidRDefault="00D015D7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>
              <w:rPr>
                <w:rFonts w:ascii="Verdana" w:hAnsi="Verdana"/>
                <w:color w:val="1F497D"/>
                <w:sz w:val="28"/>
              </w:rPr>
              <w:t>de</w:t>
            </w:r>
            <w:r w:rsidR="00033D38" w:rsidRPr="001E1DA1">
              <w:rPr>
                <w:rFonts w:ascii="Verdana" w:hAnsi="Verdana"/>
                <w:color w:val="1F497D"/>
                <w:sz w:val="28"/>
              </w:rPr>
              <w:t xml:space="preserve"> l’attributaire</w:t>
            </w:r>
          </w:p>
          <w:p w14:paraId="466D9DE8" w14:textId="77777777" w:rsidR="00150DCC" w:rsidRPr="001E1DA1" w:rsidRDefault="00150DCC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 w:rsidRPr="001E1DA1">
              <w:rPr>
                <w:rFonts w:ascii="Verdana" w:hAnsi="Verdana"/>
                <w:color w:val="1F497D"/>
                <w:sz w:val="28"/>
              </w:rPr>
              <w:t xml:space="preserve">et ses annexes éventuelles, </w:t>
            </w:r>
            <w:r w:rsidR="00D35997">
              <w:rPr>
                <w:rFonts w:ascii="Verdana" w:hAnsi="Verdana"/>
                <w:color w:val="1F497D"/>
                <w:sz w:val="28"/>
              </w:rPr>
              <w:t xml:space="preserve">Mise au point, </w:t>
            </w:r>
            <w:r w:rsidR="00033D38" w:rsidRPr="001E1DA1">
              <w:rPr>
                <w:rFonts w:ascii="Verdana" w:hAnsi="Verdana"/>
                <w:color w:val="1F497D"/>
                <w:sz w:val="28"/>
              </w:rPr>
              <w:t xml:space="preserve">RIB, </w:t>
            </w:r>
            <w:r w:rsidRPr="001E1DA1">
              <w:rPr>
                <w:rFonts w:ascii="Verdana" w:hAnsi="Verdana"/>
                <w:color w:val="1F497D"/>
                <w:sz w:val="28"/>
              </w:rPr>
              <w:t>BPU ou DPGF</w:t>
            </w:r>
          </w:p>
          <w:p w14:paraId="764F9B5B" w14:textId="77777777" w:rsidR="00150DCC" w:rsidRDefault="00150DCC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6707D63C" w14:textId="77777777" w:rsidR="00187869" w:rsidRDefault="00187869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>
              <w:rPr>
                <w:rFonts w:ascii="Verdana" w:hAnsi="Verdana"/>
                <w:color w:val="1F497D"/>
                <w:sz w:val="28"/>
              </w:rPr>
              <w:t>Sous-traitant déclaré avec le marché (DC4)</w:t>
            </w:r>
          </w:p>
          <w:p w14:paraId="32B2B675" w14:textId="77777777" w:rsidR="00187869" w:rsidRDefault="00187869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0D0E673F" w14:textId="77777777" w:rsidR="00BD639A" w:rsidRDefault="00BD639A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7C9B8CF6" w14:textId="77777777" w:rsidR="00150DCC" w:rsidRPr="001E1DA1" w:rsidRDefault="00BD639A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>
              <w:rPr>
                <w:rFonts w:ascii="Verdana" w:hAnsi="Verdana"/>
                <w:color w:val="1F497D"/>
                <w:sz w:val="28"/>
              </w:rPr>
              <w:t>Candidature/Offre retenue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>s</w:t>
            </w:r>
          </w:p>
          <w:p w14:paraId="767BB898" w14:textId="77777777" w:rsidR="00E648FD" w:rsidRPr="001E1DA1" w:rsidRDefault="00E648FD" w:rsidP="002220A6">
            <w:pPr>
              <w:rPr>
                <w:rFonts w:ascii="Verdana" w:hAnsi="Verdana"/>
                <w:color w:val="1F497D"/>
                <w:sz w:val="28"/>
              </w:rPr>
            </w:pPr>
          </w:p>
          <w:p w14:paraId="0365898C" w14:textId="77777777" w:rsidR="00150DCC" w:rsidRPr="001E1DA1" w:rsidRDefault="00150DCC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695A69BE" w14:textId="77777777" w:rsidR="00BD639A" w:rsidRPr="001E1DA1" w:rsidRDefault="00BD639A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  <w:r w:rsidRPr="001E1DA1">
              <w:rPr>
                <w:rFonts w:ascii="Verdana" w:hAnsi="Verdana"/>
                <w:color w:val="1F497D"/>
                <w:sz w:val="28"/>
              </w:rPr>
              <w:t>Candidature</w:t>
            </w:r>
            <w:r>
              <w:rPr>
                <w:rFonts w:ascii="Verdana" w:hAnsi="Verdana"/>
                <w:color w:val="1F497D"/>
                <w:sz w:val="28"/>
              </w:rPr>
              <w:t>s</w:t>
            </w:r>
            <w:r w:rsidRPr="001E1DA1">
              <w:rPr>
                <w:rFonts w:ascii="Verdana" w:hAnsi="Verdana"/>
                <w:color w:val="1F497D"/>
                <w:sz w:val="28"/>
              </w:rPr>
              <w:t>/Offre</w:t>
            </w:r>
            <w:r>
              <w:rPr>
                <w:rFonts w:ascii="Verdana" w:hAnsi="Verdana"/>
                <w:color w:val="1F497D"/>
                <w:sz w:val="28"/>
              </w:rPr>
              <w:t>s</w:t>
            </w:r>
            <w:r w:rsidRPr="001E1DA1">
              <w:rPr>
                <w:rFonts w:ascii="Verdana" w:hAnsi="Verdana"/>
                <w:color w:val="1F497D"/>
                <w:sz w:val="28"/>
              </w:rPr>
              <w:t xml:space="preserve"> </w:t>
            </w:r>
            <w:r w:rsidRPr="008A7654">
              <w:rPr>
                <w:rFonts w:ascii="Verdana" w:hAnsi="Verdana"/>
                <w:b/>
                <w:color w:val="1F497D"/>
                <w:sz w:val="28"/>
              </w:rPr>
              <w:t>non retenues</w:t>
            </w:r>
          </w:p>
          <w:p w14:paraId="4C978C78" w14:textId="77777777" w:rsidR="00150DCC" w:rsidRDefault="00150DCC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6CF4A764" w14:textId="77777777" w:rsidR="00E23259" w:rsidRDefault="00E23259" w:rsidP="00E648FD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00C69254" w14:textId="77777777" w:rsidR="00C73FA3" w:rsidRPr="00E23259" w:rsidRDefault="00C73FA3" w:rsidP="00C73FA3">
            <w:pPr>
              <w:jc w:val="right"/>
              <w:rPr>
                <w:rFonts w:ascii="Verdana" w:hAnsi="Verdana"/>
                <w:b/>
                <w:color w:val="1F497D"/>
                <w:sz w:val="28"/>
              </w:rPr>
            </w:pPr>
            <w:r>
              <w:rPr>
                <w:rFonts w:ascii="Verdana" w:hAnsi="Verdana"/>
                <w:color w:val="1F497D"/>
                <w:sz w:val="28"/>
              </w:rPr>
              <w:t xml:space="preserve">Liste des </w:t>
            </w:r>
            <w:r w:rsidRPr="00C73FA3">
              <w:rPr>
                <w:rFonts w:ascii="Verdana" w:hAnsi="Verdana"/>
                <w:b/>
                <w:color w:val="1F497D"/>
                <w:sz w:val="28"/>
              </w:rPr>
              <w:t>adresses mail des candidats</w:t>
            </w:r>
            <w:r>
              <w:rPr>
                <w:rFonts w:ascii="Verdana" w:hAnsi="Verdana"/>
                <w:color w:val="1F497D"/>
                <w:sz w:val="28"/>
              </w:rPr>
              <w:t xml:space="preserve"> </w:t>
            </w:r>
            <w:r w:rsidRPr="00E23259">
              <w:rPr>
                <w:rFonts w:ascii="Verdana" w:hAnsi="Verdana"/>
                <w:b/>
                <w:color w:val="1F497D"/>
                <w:sz w:val="28"/>
              </w:rPr>
              <w:t xml:space="preserve">ayant remis une offre par voie papier </w:t>
            </w:r>
          </w:p>
          <w:p w14:paraId="5CE862AD" w14:textId="77777777" w:rsidR="00150DCC" w:rsidRPr="001E1DA1" w:rsidRDefault="00150DCC" w:rsidP="00E648FD">
            <w:pPr>
              <w:rPr>
                <w:rFonts w:ascii="Verdana" w:hAnsi="Verdana" w:cs="Verdana"/>
                <w:bCs/>
                <w:color w:val="1F497D"/>
                <w:sz w:val="28"/>
              </w:rPr>
            </w:pPr>
          </w:p>
        </w:tc>
        <w:tc>
          <w:tcPr>
            <w:tcW w:w="1559" w:type="dxa"/>
          </w:tcPr>
          <w:p w14:paraId="5A1E6F99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5CAC2356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52D48384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3DC640A9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79AB67D6" w14:textId="77777777" w:rsidR="00E648FD" w:rsidRPr="0044698D" w:rsidRDefault="000A6373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-459422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698D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3FBB71C8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1508D502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0EE06EEB" w14:textId="77777777" w:rsidR="00150DCC" w:rsidRPr="0044698D" w:rsidRDefault="000A6373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26789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3161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530BE1E5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09E5F4B2" w14:textId="7FF0BBBD" w:rsidR="00E648FD" w:rsidRPr="0044698D" w:rsidRDefault="000A6373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-948933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9D4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55E916B9" w14:textId="77777777" w:rsidR="00E648F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6A198AAD" w14:textId="77777777" w:rsidR="002220A6" w:rsidRPr="0044698D" w:rsidRDefault="002220A6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70E9F605" w14:textId="77777777" w:rsidR="00150DCC" w:rsidRPr="0044698D" w:rsidRDefault="000A6373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480129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920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5A902297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668BCF99" w14:textId="77777777" w:rsidR="00E648F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1CA80B22" w14:textId="77777777" w:rsidR="002220A6" w:rsidRDefault="002220A6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75BFD610" w14:textId="77777777" w:rsidR="002220A6" w:rsidRDefault="002220A6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5B84254A" w14:textId="77777777" w:rsidR="002220A6" w:rsidRPr="0044698D" w:rsidRDefault="002220A6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77975CEC" w14:textId="79B6A156" w:rsidR="00150DCC" w:rsidRDefault="000A6373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-818722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7C2D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04D4D029" w14:textId="77777777" w:rsidR="002220A6" w:rsidRDefault="002220A6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73426346" w14:textId="77777777" w:rsidR="002220A6" w:rsidRPr="0044698D" w:rsidRDefault="002220A6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54E75EFA" w14:textId="77777777" w:rsidR="00187869" w:rsidRPr="0044698D" w:rsidRDefault="000A6373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-205992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7764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4B33820C" w14:textId="77777777" w:rsidR="00E648FD" w:rsidRPr="0044698D" w:rsidRDefault="00E648FD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1210EF69" w14:textId="77777777" w:rsidR="00E648FD" w:rsidRDefault="00E648FD" w:rsidP="002220A6">
            <w:pPr>
              <w:autoSpaceDE w:val="0"/>
              <w:autoSpaceDN w:val="0"/>
              <w:adjustRightInd w:val="0"/>
              <w:rPr>
                <w:rFonts w:ascii="Verdana" w:hAnsi="Verdana"/>
                <w:color w:val="1F497D"/>
              </w:rPr>
            </w:pPr>
          </w:p>
          <w:p w14:paraId="2EBD5BF3" w14:textId="77777777" w:rsidR="002220A6" w:rsidRPr="0044698D" w:rsidRDefault="002220A6" w:rsidP="002220A6">
            <w:pPr>
              <w:autoSpaceDE w:val="0"/>
              <w:autoSpaceDN w:val="0"/>
              <w:adjustRightInd w:val="0"/>
              <w:rPr>
                <w:rFonts w:ascii="Verdana" w:hAnsi="Verdana"/>
                <w:color w:val="1F497D"/>
              </w:rPr>
            </w:pPr>
          </w:p>
          <w:p w14:paraId="317D33B9" w14:textId="77777777" w:rsidR="00FC1828" w:rsidRPr="0044698D" w:rsidRDefault="000A6373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126912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639A" w:rsidRPr="0044698D">
                  <w:rPr>
                    <w:rFonts w:ascii="MS Gothic" w:eastAsia="MS Gothic" w:hAnsi="MS Gothic" w:cs="MS Gothic" w:hint="eastAsia"/>
                    <w:color w:val="1F497D"/>
                  </w:rPr>
                  <w:t>☐</w:t>
                </w:r>
              </w:sdtContent>
            </w:sdt>
          </w:p>
          <w:p w14:paraId="2B360DC2" w14:textId="77777777" w:rsidR="00C73FA3" w:rsidRDefault="00C73FA3" w:rsidP="00E648FD">
            <w:pPr>
              <w:autoSpaceDE w:val="0"/>
              <w:autoSpaceDN w:val="0"/>
              <w:adjustRightInd w:val="0"/>
              <w:jc w:val="center"/>
              <w:rPr>
                <w:rFonts w:ascii="MS Gothic" w:eastAsia="MS Gothic" w:hAnsi="MS Gothic" w:cs="MS Gothic"/>
                <w:bCs/>
                <w:color w:val="1F497D"/>
              </w:rPr>
            </w:pPr>
          </w:p>
          <w:p w14:paraId="53BAA53D" w14:textId="77777777" w:rsidR="00C73FA3" w:rsidRDefault="00C73FA3" w:rsidP="00E648FD">
            <w:pPr>
              <w:autoSpaceDE w:val="0"/>
              <w:autoSpaceDN w:val="0"/>
              <w:adjustRightInd w:val="0"/>
              <w:jc w:val="center"/>
              <w:rPr>
                <w:rFonts w:ascii="MS Gothic" w:eastAsia="MS Gothic" w:hAnsi="MS Gothic" w:cs="MS Gothic"/>
                <w:bCs/>
                <w:color w:val="1F497D"/>
              </w:rPr>
            </w:pPr>
          </w:p>
          <w:p w14:paraId="3A62063A" w14:textId="77777777" w:rsidR="00150DCC" w:rsidRPr="0044698D" w:rsidRDefault="00150DCC" w:rsidP="00E648FD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</w:rPr>
            </w:pPr>
          </w:p>
        </w:tc>
        <w:tc>
          <w:tcPr>
            <w:tcW w:w="1507" w:type="dxa"/>
          </w:tcPr>
          <w:p w14:paraId="5D95BC94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54706DFA" w14:textId="1460FD98" w:rsidR="0044698D" w:rsidRPr="0044698D" w:rsidRDefault="000A6373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-13511802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7C2D">
                  <w:rPr>
                    <w:rFonts w:ascii="MS Gothic" w:eastAsia="MS Gothic" w:hAnsi="MS Gothic" w:hint="eastAsia"/>
                    <w:color w:val="1F497D"/>
                  </w:rPr>
                  <w:t>☒</w:t>
                </w:r>
              </w:sdtContent>
            </w:sdt>
          </w:p>
          <w:p w14:paraId="78380574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18363A17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735F3D13" w14:textId="64891CD0" w:rsidR="0044698D" w:rsidRPr="0044698D" w:rsidRDefault="000A6373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16905736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7C2D">
                  <w:rPr>
                    <w:rFonts w:ascii="MS Gothic" w:eastAsia="MS Gothic" w:hAnsi="MS Gothic" w:hint="eastAsia"/>
                    <w:color w:val="1F497D"/>
                  </w:rPr>
                  <w:t>☒</w:t>
                </w:r>
              </w:sdtContent>
            </w:sdt>
          </w:p>
          <w:p w14:paraId="27B6EF00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2FFB9876" w14:textId="77777777" w:rsid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6214A8F4" w14:textId="77777777" w:rsidR="001E3161" w:rsidRPr="0044698D" w:rsidRDefault="000A6373" w:rsidP="001E31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11228029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3161">
                  <w:rPr>
                    <w:rFonts w:ascii="MS Gothic" w:eastAsia="MS Gothic" w:hAnsi="MS Gothic" w:hint="eastAsia"/>
                    <w:color w:val="1F497D"/>
                  </w:rPr>
                  <w:t>☒</w:t>
                </w:r>
              </w:sdtContent>
            </w:sdt>
          </w:p>
          <w:p w14:paraId="4DA27A6C" w14:textId="77777777" w:rsidR="009E3E37" w:rsidRDefault="009E3E37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6D3F5CA5" w14:textId="77777777" w:rsidR="009E3E37" w:rsidRDefault="009E3E37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32D216DC" w14:textId="77777777" w:rsidR="002220A6" w:rsidRDefault="002220A6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40C3C592" w14:textId="77777777" w:rsidR="009E3E37" w:rsidRPr="0044698D" w:rsidRDefault="009E3E37" w:rsidP="009E3E37">
            <w:pPr>
              <w:autoSpaceDE w:val="0"/>
              <w:autoSpaceDN w:val="0"/>
              <w:adjustRightInd w:val="0"/>
              <w:rPr>
                <w:rFonts w:ascii="Verdana" w:hAnsi="Verdana"/>
                <w:color w:val="1F497D"/>
              </w:rPr>
            </w:pPr>
          </w:p>
          <w:p w14:paraId="317F4F1A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7C0A62D9" w14:textId="77777777" w:rsidR="0044698D" w:rsidRPr="0044698D" w:rsidRDefault="000A6373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1791784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920">
                  <w:rPr>
                    <w:rFonts w:ascii="MS Gothic" w:eastAsia="MS Gothic" w:hAnsi="MS Gothic" w:hint="eastAsia"/>
                    <w:color w:val="1F497D"/>
                  </w:rPr>
                  <w:t>☒</w:t>
                </w:r>
              </w:sdtContent>
            </w:sdt>
          </w:p>
          <w:p w14:paraId="357F06D5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6535F7B6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626CF541" w14:textId="77777777" w:rsidR="0044698D" w:rsidRPr="0044698D" w:rsidRDefault="0044698D" w:rsidP="0044698D">
            <w:pPr>
              <w:autoSpaceDE w:val="0"/>
              <w:autoSpaceDN w:val="0"/>
              <w:adjustRightInd w:val="0"/>
              <w:rPr>
                <w:rFonts w:ascii="Verdana" w:hAnsi="Verdana"/>
                <w:color w:val="1F497D"/>
              </w:rPr>
            </w:pPr>
          </w:p>
          <w:p w14:paraId="0909AD49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534987DC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46EDE18E" w14:textId="77777777" w:rsid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2EF2EE3C" w14:textId="77777777" w:rsidR="002220A6" w:rsidRPr="0044698D" w:rsidRDefault="002220A6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38AA51FC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7917F062" w14:textId="77777777" w:rsidR="0044698D" w:rsidRPr="0044698D" w:rsidRDefault="000A6373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14822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363B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266DD684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5ECB439E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36EDF10C" w14:textId="77777777" w:rsidR="0044698D" w:rsidRPr="0044698D" w:rsidRDefault="0044698D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</w:p>
          <w:p w14:paraId="61451B5F" w14:textId="77777777" w:rsidR="0044698D" w:rsidRPr="0044698D" w:rsidRDefault="000A6373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sdt>
              <w:sdtPr>
                <w:rPr>
                  <w:rFonts w:ascii="Verdana" w:hAnsi="Verdana"/>
                  <w:color w:val="1F497D"/>
                </w:rPr>
                <w:id w:val="79040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363B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3337E653" w14:textId="77777777" w:rsidR="00C73FA3" w:rsidRDefault="00C73FA3" w:rsidP="00C73FA3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</w:rPr>
            </w:pPr>
          </w:p>
          <w:p w14:paraId="028BDDB1" w14:textId="77777777" w:rsidR="00E23259" w:rsidRDefault="00E23259" w:rsidP="00C73FA3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</w:rPr>
            </w:pPr>
          </w:p>
          <w:p w14:paraId="4AC4731E" w14:textId="77777777" w:rsidR="00C73FA3" w:rsidRDefault="00C73FA3" w:rsidP="00C73FA3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</w:rPr>
            </w:pPr>
          </w:p>
          <w:p w14:paraId="6D8118FE" w14:textId="77777777" w:rsidR="00C73FA3" w:rsidRPr="0044698D" w:rsidRDefault="0044698D" w:rsidP="00C73FA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1F497D"/>
              </w:rPr>
            </w:pPr>
            <w:r w:rsidRPr="0044698D">
              <w:rPr>
                <w:rFonts w:ascii="Verdana" w:hAnsi="Verdana" w:cs="Verdana"/>
                <w:bCs/>
                <w:color w:val="1F497D"/>
              </w:rPr>
              <w:t xml:space="preserve"> </w:t>
            </w:r>
            <w:sdt>
              <w:sdtPr>
                <w:rPr>
                  <w:rFonts w:ascii="Verdana" w:hAnsi="Verdana"/>
                  <w:color w:val="1F497D"/>
                </w:rPr>
                <w:id w:val="197979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FA3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</w:p>
          <w:p w14:paraId="0CA8C9FA" w14:textId="77777777" w:rsidR="00150DCC" w:rsidRPr="0044698D" w:rsidRDefault="00150DCC" w:rsidP="0044698D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</w:rPr>
            </w:pPr>
          </w:p>
        </w:tc>
      </w:tr>
      <w:tr w:rsidR="00033D38" w:rsidRPr="001E1DA1" w14:paraId="3EDF6C0C" w14:textId="77777777" w:rsidTr="001B4258">
        <w:trPr>
          <w:trHeight w:val="1234"/>
        </w:trPr>
        <w:tc>
          <w:tcPr>
            <w:tcW w:w="9553" w:type="dxa"/>
            <w:gridSpan w:val="3"/>
          </w:tcPr>
          <w:p w14:paraId="74E52C58" w14:textId="77777777" w:rsidR="00150DCC" w:rsidRPr="001E1DA1" w:rsidRDefault="00150DCC" w:rsidP="00D53BD2">
            <w:pPr>
              <w:rPr>
                <w:rFonts w:ascii="Verdana" w:hAnsi="Verdana"/>
                <w:color w:val="1F497D"/>
                <w:sz w:val="28"/>
              </w:rPr>
            </w:pPr>
            <w:r w:rsidRPr="001E1DA1">
              <w:rPr>
                <w:rFonts w:ascii="Verdana" w:hAnsi="Verdana"/>
                <w:color w:val="1F497D"/>
                <w:sz w:val="28"/>
              </w:rPr>
              <w:t>Ce marché contient :</w:t>
            </w:r>
          </w:p>
          <w:p w14:paraId="16E323EF" w14:textId="77777777" w:rsidR="00150DCC" w:rsidRPr="001E1DA1" w:rsidRDefault="000A6373" w:rsidP="00D53BD2">
            <w:pPr>
              <w:autoSpaceDE w:val="0"/>
              <w:autoSpaceDN w:val="0"/>
              <w:adjustRightInd w:val="0"/>
              <w:ind w:left="2832"/>
              <w:rPr>
                <w:rFonts w:ascii="Verdana" w:hAnsi="Verdana"/>
                <w:color w:val="1F497D"/>
                <w:sz w:val="28"/>
              </w:rPr>
            </w:pPr>
            <w:sdt>
              <w:sdtPr>
                <w:rPr>
                  <w:rFonts w:ascii="Wingdings" w:hAnsi="Wingdings"/>
                  <w:color w:val="1F497D"/>
                </w:rPr>
                <w:id w:val="-1991319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654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  <w:r w:rsidR="008A7654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="00150DCC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>des clauses sociales</w:t>
            </w:r>
          </w:p>
          <w:p w14:paraId="74641751" w14:textId="56728394" w:rsidR="00033D38" w:rsidRPr="001E1DA1" w:rsidRDefault="000A6373" w:rsidP="001B4258">
            <w:pPr>
              <w:autoSpaceDE w:val="0"/>
              <w:autoSpaceDN w:val="0"/>
              <w:adjustRightInd w:val="0"/>
              <w:ind w:left="2832"/>
              <w:rPr>
                <w:rFonts w:ascii="Wingdings" w:hAnsi="Wingdings"/>
                <w:color w:val="1F497D"/>
                <w:sz w:val="28"/>
              </w:rPr>
            </w:pPr>
            <w:sdt>
              <w:sdtPr>
                <w:rPr>
                  <w:rFonts w:ascii="Wingdings" w:hAnsi="Wingdings"/>
                  <w:color w:val="1F497D"/>
                </w:rPr>
                <w:id w:val="-1163473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7B93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  <w:r w:rsidR="008A7654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="00150DCC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 xml:space="preserve">des </w:t>
            </w:r>
            <w:r w:rsidR="00AA318B">
              <w:rPr>
                <w:rFonts w:ascii="Verdana" w:hAnsi="Verdana"/>
                <w:color w:val="1F497D"/>
                <w:sz w:val="28"/>
              </w:rPr>
              <w:t>c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>lauses environnementales</w:t>
            </w:r>
          </w:p>
        </w:tc>
      </w:tr>
      <w:tr w:rsidR="00F317C3" w:rsidRPr="001E1DA1" w14:paraId="34D923E8" w14:textId="77777777" w:rsidTr="00F317C3">
        <w:trPr>
          <w:trHeight w:val="641"/>
        </w:trPr>
        <w:tc>
          <w:tcPr>
            <w:tcW w:w="9553" w:type="dxa"/>
            <w:gridSpan w:val="3"/>
          </w:tcPr>
          <w:p w14:paraId="1C40D84F" w14:textId="77777777" w:rsidR="00F317C3" w:rsidRPr="001E1DA1" w:rsidRDefault="00F317C3" w:rsidP="00F317C3">
            <w:pPr>
              <w:rPr>
                <w:rFonts w:ascii="Verdana" w:hAnsi="Verdana"/>
                <w:color w:val="1F497D"/>
                <w:sz w:val="28"/>
              </w:rPr>
            </w:pPr>
            <w:r>
              <w:rPr>
                <w:rFonts w:ascii="Verdana" w:hAnsi="Verdana"/>
                <w:color w:val="1F497D"/>
                <w:sz w:val="28"/>
              </w:rPr>
              <w:t>L’attributaire est une PME</w:t>
            </w:r>
            <w:r w:rsidRPr="001E1DA1">
              <w:rPr>
                <w:rFonts w:ascii="Verdana" w:hAnsi="Verdana"/>
                <w:color w:val="1F497D"/>
                <w:sz w:val="28"/>
              </w:rPr>
              <w:t> :</w:t>
            </w:r>
            <w:r>
              <w:rPr>
                <w:rFonts w:ascii="Verdana" w:hAnsi="Verdana"/>
                <w:color w:val="1F497D"/>
                <w:sz w:val="28"/>
              </w:rPr>
              <w:t xml:space="preserve"> </w:t>
            </w:r>
            <w:sdt>
              <w:sdtPr>
                <w:rPr>
                  <w:rFonts w:ascii="Wingdings" w:hAnsi="Wingdings"/>
                  <w:color w:val="1F497D"/>
                </w:rPr>
                <w:id w:val="-17288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376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  <w:r w:rsidR="008A7654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Pr="001E1DA1">
              <w:rPr>
                <w:rFonts w:ascii="Wingdings" w:hAnsi="Wingdings"/>
                <w:color w:val="1F497D"/>
                <w:sz w:val="28"/>
              </w:rPr>
              <w:t></w:t>
            </w:r>
          </w:p>
          <w:p w14:paraId="40AC9B70" w14:textId="7F0F64CE" w:rsidR="001B4258" w:rsidRPr="00F317C3" w:rsidRDefault="00F317C3" w:rsidP="00F317C3">
            <w:pPr>
              <w:autoSpaceDE w:val="0"/>
              <w:autoSpaceDN w:val="0"/>
              <w:adjustRightInd w:val="0"/>
              <w:rPr>
                <w:rFonts w:ascii="Verdana" w:hAnsi="Verdana"/>
                <w:color w:val="1F497D"/>
                <w:sz w:val="20"/>
              </w:rPr>
            </w:pPr>
            <w:r w:rsidRPr="00F317C3">
              <w:rPr>
                <w:rFonts w:ascii="Verdana" w:hAnsi="Verdana"/>
                <w:color w:val="1F497D"/>
                <w:sz w:val="20"/>
              </w:rPr>
              <w:t>(&lt; 250 personnes et CA annuel &lt; 50M€ ou bilan total &lt; 43M</w:t>
            </w:r>
            <w:r w:rsidR="00571015" w:rsidRPr="00F317C3">
              <w:rPr>
                <w:rFonts w:ascii="Verdana" w:hAnsi="Verdana"/>
                <w:color w:val="1F497D"/>
                <w:sz w:val="20"/>
              </w:rPr>
              <w:t>€)</w:t>
            </w:r>
          </w:p>
          <w:p w14:paraId="52843459" w14:textId="77777777" w:rsidR="00F317C3" w:rsidRPr="001E1DA1" w:rsidRDefault="00F317C3" w:rsidP="00D53BD2">
            <w:pPr>
              <w:rPr>
                <w:rFonts w:ascii="Verdana" w:hAnsi="Verdana"/>
                <w:color w:val="1F497D"/>
                <w:sz w:val="28"/>
              </w:rPr>
            </w:pPr>
          </w:p>
        </w:tc>
      </w:tr>
      <w:tr w:rsidR="00FC1828" w:rsidRPr="001E1DA1" w14:paraId="5B0ACB0A" w14:textId="77777777" w:rsidTr="00D53BD2">
        <w:trPr>
          <w:trHeight w:val="448"/>
        </w:trPr>
        <w:tc>
          <w:tcPr>
            <w:tcW w:w="9553" w:type="dxa"/>
            <w:gridSpan w:val="3"/>
          </w:tcPr>
          <w:p w14:paraId="09435280" w14:textId="77777777" w:rsidR="00FC1828" w:rsidRDefault="00FC1828" w:rsidP="00D53BD2">
            <w:pPr>
              <w:rPr>
                <w:rFonts w:ascii="Verdana" w:hAnsi="Verdana"/>
                <w:color w:val="1F497D"/>
                <w:sz w:val="28"/>
              </w:rPr>
            </w:pPr>
            <w:r>
              <w:rPr>
                <w:rFonts w:ascii="Verdana" w:hAnsi="Verdana"/>
                <w:color w:val="1F497D"/>
                <w:sz w:val="28"/>
              </w:rPr>
              <w:t>Code CPV :</w:t>
            </w:r>
            <w:r w:rsidR="00230376">
              <w:rPr>
                <w:rFonts w:ascii="Verdana" w:hAnsi="Verdana"/>
                <w:color w:val="1F497D"/>
                <w:sz w:val="28"/>
              </w:rPr>
              <w:t xml:space="preserve"> </w:t>
            </w:r>
            <w:sdt>
              <w:sdtPr>
                <w:rPr>
                  <w:rFonts w:ascii="Verdana" w:hAnsi="Verdana"/>
                  <w:color w:val="1F497D"/>
                  <w:sz w:val="28"/>
                </w:rPr>
                <w:id w:val="-657921041"/>
                <w:showingPlcHdr/>
              </w:sdtPr>
              <w:sdtEndPr/>
              <w:sdtContent>
                <w:r w:rsidR="00230376" w:rsidRPr="004A79F0">
                  <w:rPr>
                    <w:rStyle w:val="Textedelespacerserv"/>
                  </w:rPr>
                  <w:t>Cliquez ici pour taper du texte.</w:t>
                </w:r>
              </w:sdtContent>
            </w:sdt>
          </w:p>
          <w:p w14:paraId="76C0BC75" w14:textId="77777777" w:rsidR="00F317C3" w:rsidRPr="001E1DA1" w:rsidRDefault="00F317C3" w:rsidP="00D53BD2">
            <w:pPr>
              <w:rPr>
                <w:rFonts w:ascii="Verdana" w:hAnsi="Verdana"/>
                <w:color w:val="1F497D"/>
                <w:sz w:val="28"/>
              </w:rPr>
            </w:pPr>
          </w:p>
        </w:tc>
      </w:tr>
    </w:tbl>
    <w:p w14:paraId="481C2642" w14:textId="6F6D74CD" w:rsidR="00150DCC" w:rsidRPr="00033D38" w:rsidRDefault="008A7654" w:rsidP="00150DCC">
      <w:pPr>
        <w:autoSpaceDE w:val="0"/>
        <w:autoSpaceDN w:val="0"/>
        <w:adjustRightInd w:val="0"/>
        <w:rPr>
          <w:rFonts w:ascii="Verdana" w:hAnsi="Verdana" w:cs="Verdana"/>
          <w:b/>
          <w:bCs/>
          <w:color w:val="FF0000"/>
          <w:sz w:val="14"/>
          <w:szCs w:val="14"/>
        </w:rPr>
      </w:pPr>
      <w:r>
        <w:rPr>
          <w:rFonts w:ascii="Verdana" w:hAnsi="Verdana" w:cs="Verdana"/>
          <w:b/>
          <w:bCs/>
          <w:noProof/>
          <w:color w:val="FF0000"/>
          <w:szCs w:val="18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310D6723" wp14:editId="6A3A88F2">
                <wp:simplePos x="0" y="0"/>
                <wp:positionH relativeFrom="column">
                  <wp:posOffset>7122160</wp:posOffset>
                </wp:positionH>
                <wp:positionV relativeFrom="paragraph">
                  <wp:posOffset>-8558530</wp:posOffset>
                </wp:positionV>
                <wp:extent cx="6629400" cy="10056495"/>
                <wp:effectExtent l="19050" t="19050" r="19050" b="20955"/>
                <wp:wrapNone/>
                <wp:docPr id="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10056495"/>
                          <a:chOff x="12918" y="638"/>
                          <a:chExt cx="10440" cy="15837"/>
                        </a:xfrm>
                      </wpg:grpSpPr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2918" y="638"/>
                            <a:ext cx="10440" cy="1583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338D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BB7B7A" w14:textId="77777777" w:rsidR="0044698D" w:rsidRPr="002C2BD1" w:rsidRDefault="0044698D" w:rsidP="000946AB">
                              <w:pPr>
                                <w:rPr>
                                  <w:rFonts w:ascii="Verdana" w:hAnsi="Verdana"/>
                                  <w:color w:val="00338D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26"/>
                        <wps:cNvSpPr>
                          <a:spLocks noChangeArrowheads="1"/>
                        </wps:cNvSpPr>
                        <wps:spPr bwMode="auto">
                          <a:xfrm flipH="1">
                            <a:off x="22478" y="11318"/>
                            <a:ext cx="720" cy="5040"/>
                          </a:xfrm>
                          <a:prstGeom prst="rtTriangle">
                            <a:avLst/>
                          </a:prstGeom>
                          <a:solidFill>
                            <a:srgbClr val="00338D"/>
                          </a:solidFill>
                          <a:ln w="9525">
                            <a:solidFill>
                              <a:srgbClr val="00338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D6723" id="Group 24" o:spid="_x0000_s1030" style="position:absolute;margin-left:560.8pt;margin-top:-673.9pt;width:522pt;height:791.85pt;z-index:-251659776" coordorigin="12918,638" coordsize="10440,15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">
                <v:shape id="Text Box 25" o:spid="_x0000_s1031" type="#_x0000_t202" style="position:absolute;left:12918;top:638;width:10440;height:158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" filled="f" strokecolor="#00338d" strokeweight="2.25pt">
                  <v:textbox>
                    <w:txbxContent>
                      <w:p w14:paraId="13BB7B7A" w14:textId="77777777" w:rsidR="0044698D" w:rsidRPr="002C2BD1" w:rsidRDefault="0044698D" w:rsidP="000946AB">
                        <w:pPr>
                          <w:rPr>
                            <w:rFonts w:ascii="Verdana" w:hAnsi="Verdana"/>
                            <w:color w:val="00338D"/>
                          </w:rPr>
                        </w:pPr>
                      </w:p>
                    </w:txbxContent>
                  </v:textbox>
                </v:shape>
                <v:shape id="AutoShape 26" o:spid="_x0000_s1032" type="#_x0000_t6" style="position:absolute;left:22478;top:11318;width:720;height:50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" fillcolor="#00338d" strokecolor="#00338d">
                  <v:shadow color="#868686"/>
                </v:shape>
              </v:group>
            </w:pict>
          </mc:Fallback>
        </mc:AlternateContent>
      </w:r>
      <w:r w:rsidR="00116490" w:rsidRPr="00716B57">
        <w:br w:type="column"/>
      </w:r>
      <w:r w:rsidR="001B4258" w:rsidRPr="00033D38">
        <w:rPr>
          <w:rFonts w:ascii="Verdana" w:hAnsi="Verdana" w:cs="Verdana"/>
          <w:b/>
          <w:bCs/>
          <w:color w:val="FF0000"/>
          <w:sz w:val="20"/>
          <w:szCs w:val="18"/>
        </w:rPr>
        <w:t xml:space="preserve">CONTENU </w:t>
      </w:r>
      <w:r w:rsidR="001B4258" w:rsidRPr="00033D38">
        <w:rPr>
          <w:rFonts w:ascii="Verdana" w:hAnsi="Verdana" w:cs="Verdana"/>
          <w:b/>
          <w:bCs/>
          <w:color w:val="FF0000"/>
          <w:sz w:val="16"/>
          <w:szCs w:val="14"/>
        </w:rPr>
        <w:t>(</w:t>
      </w:r>
      <w:r w:rsidR="00150DCC" w:rsidRPr="00033D38">
        <w:rPr>
          <w:rFonts w:ascii="Verdana" w:hAnsi="Verdana" w:cs="Verdana"/>
          <w:bCs/>
          <w:color w:val="FF0000"/>
          <w:sz w:val="20"/>
          <w:szCs w:val="18"/>
        </w:rPr>
        <w:t>à remplir par le SJM)</w:t>
      </w:r>
    </w:p>
    <w:p w14:paraId="7AF493D4" w14:textId="77777777" w:rsidR="00150DCC" w:rsidRPr="00716B57" w:rsidRDefault="00150DCC"/>
    <w:tbl>
      <w:tblPr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7"/>
      </w:tblGrid>
      <w:tr w:rsidR="000946AB" w:rsidRPr="001E1DA1" w14:paraId="686CE358" w14:textId="77777777" w:rsidTr="000946AB">
        <w:trPr>
          <w:trHeight w:val="576"/>
        </w:trPr>
        <w:tc>
          <w:tcPr>
            <w:tcW w:w="9987" w:type="dxa"/>
          </w:tcPr>
          <w:p w14:paraId="13D834C3" w14:textId="77777777" w:rsidR="00150DCC" w:rsidRPr="001E1DA1" w:rsidRDefault="00150DCC" w:rsidP="00D53BD2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1F497D"/>
                <w:sz w:val="18"/>
                <w:szCs w:val="18"/>
              </w:rPr>
            </w:pPr>
            <w:r w:rsidRPr="001E1DA1">
              <w:rPr>
                <w:rFonts w:ascii="Verdana" w:hAnsi="Verdana" w:cs="Verdana"/>
                <w:b/>
                <w:bCs/>
                <w:color w:val="1F497D"/>
                <w:szCs w:val="18"/>
              </w:rPr>
              <w:t xml:space="preserve">Notification </w:t>
            </w:r>
          </w:p>
        </w:tc>
      </w:tr>
      <w:tr w:rsidR="000946AB" w:rsidRPr="001E1DA1" w14:paraId="145BF9B4" w14:textId="77777777" w:rsidTr="000946AB">
        <w:trPr>
          <w:trHeight w:val="576"/>
        </w:trPr>
        <w:tc>
          <w:tcPr>
            <w:tcW w:w="9987" w:type="dxa"/>
          </w:tcPr>
          <w:p w14:paraId="345AA440" w14:textId="77777777" w:rsidR="00150DCC" w:rsidRPr="001E1DA1" w:rsidRDefault="00150DCC" w:rsidP="00D53BD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color w:val="1F497D"/>
                <w:sz w:val="20"/>
                <w:szCs w:val="18"/>
              </w:rPr>
            </w:pPr>
            <w:r w:rsidRPr="001E1DA1">
              <w:rPr>
                <w:rFonts w:ascii="Verdana" w:hAnsi="Verdana" w:cs="Verdana"/>
                <w:bCs/>
                <w:color w:val="1F497D"/>
                <w:sz w:val="20"/>
                <w:szCs w:val="18"/>
              </w:rPr>
              <w:t>Document</w:t>
            </w:r>
          </w:p>
        </w:tc>
      </w:tr>
      <w:tr w:rsidR="000946AB" w:rsidRPr="001E1DA1" w14:paraId="5807A3AA" w14:textId="77777777" w:rsidTr="000946AB">
        <w:trPr>
          <w:trHeight w:val="576"/>
        </w:trPr>
        <w:tc>
          <w:tcPr>
            <w:tcW w:w="9987" w:type="dxa"/>
          </w:tcPr>
          <w:p w14:paraId="278728B0" w14:textId="77777777" w:rsidR="00033D38" w:rsidRDefault="000A6373" w:rsidP="00033D38">
            <w:pPr>
              <w:jc w:val="both"/>
              <w:rPr>
                <w:rFonts w:ascii="Verdana" w:hAnsi="Verdana"/>
                <w:color w:val="1F497D"/>
                <w:sz w:val="28"/>
              </w:rPr>
            </w:pPr>
            <w:sdt>
              <w:sdtPr>
                <w:rPr>
                  <w:rFonts w:ascii="Wingdings" w:hAnsi="Wingdings"/>
                  <w:color w:val="1F497D"/>
                </w:rPr>
                <w:id w:val="-808088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654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  <w:r w:rsidR="008A7654" w:rsidRPr="00033D38">
              <w:rPr>
                <w:rFonts w:ascii="Wingdings" w:hAnsi="Wingdings"/>
                <w:color w:val="1F497D"/>
                <w:sz w:val="28"/>
              </w:rPr>
              <w:t></w:t>
            </w:r>
            <w:r w:rsidR="00033D38" w:rsidRPr="00033D38">
              <w:rPr>
                <w:rFonts w:ascii="Wingdings" w:hAnsi="Wingdings"/>
                <w:color w:val="1F497D"/>
                <w:sz w:val="28"/>
              </w:rPr>
              <w:t></w:t>
            </w:r>
            <w:r w:rsidR="00E428BA">
              <w:rPr>
                <w:rFonts w:ascii="Verdana" w:hAnsi="Verdana"/>
                <w:color w:val="1F497D"/>
                <w:sz w:val="28"/>
              </w:rPr>
              <w:t>Copie</w:t>
            </w:r>
            <w:r w:rsidR="00033D38">
              <w:rPr>
                <w:rFonts w:ascii="Verdana" w:hAnsi="Verdana"/>
                <w:color w:val="1F497D"/>
                <w:sz w:val="28"/>
              </w:rPr>
              <w:t xml:space="preserve"> </w:t>
            </w:r>
            <w:r w:rsidR="00E428BA">
              <w:rPr>
                <w:rFonts w:ascii="Verdana" w:hAnsi="Verdana"/>
                <w:color w:val="1F497D"/>
                <w:sz w:val="28"/>
              </w:rPr>
              <w:t>attribution</w:t>
            </w:r>
            <w:r w:rsidR="00033D38">
              <w:rPr>
                <w:rFonts w:ascii="Verdana" w:hAnsi="Verdana"/>
                <w:color w:val="1F497D"/>
                <w:sz w:val="28"/>
              </w:rPr>
              <w:t xml:space="preserve"> + AR</w:t>
            </w:r>
          </w:p>
          <w:p w14:paraId="0730A78E" w14:textId="77777777" w:rsidR="00E428BA" w:rsidRDefault="00E428BA" w:rsidP="00033D38">
            <w:pPr>
              <w:jc w:val="both"/>
              <w:rPr>
                <w:rFonts w:ascii="Verdana" w:hAnsi="Verdana"/>
                <w:color w:val="1F497D"/>
                <w:sz w:val="28"/>
              </w:rPr>
            </w:pPr>
          </w:p>
          <w:p w14:paraId="7098AE3A" w14:textId="77777777" w:rsidR="00E428BA" w:rsidRDefault="000A6373" w:rsidP="00E428BA">
            <w:pPr>
              <w:jc w:val="both"/>
              <w:rPr>
                <w:rFonts w:ascii="Verdana" w:hAnsi="Verdana"/>
                <w:color w:val="1F497D"/>
                <w:sz w:val="28"/>
              </w:rPr>
            </w:pPr>
            <w:sdt>
              <w:sdtPr>
                <w:rPr>
                  <w:rFonts w:ascii="Wingdings" w:hAnsi="Wingdings"/>
                  <w:color w:val="1F497D"/>
                </w:rPr>
                <w:id w:val="-1451778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654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  <w:r w:rsidR="008A7654" w:rsidRPr="00033D38">
              <w:rPr>
                <w:rFonts w:ascii="Wingdings" w:hAnsi="Wingdings"/>
                <w:color w:val="1F497D"/>
                <w:sz w:val="28"/>
              </w:rPr>
              <w:t></w:t>
            </w:r>
            <w:r w:rsidR="00E428BA" w:rsidRPr="00033D38">
              <w:rPr>
                <w:rFonts w:ascii="Wingdings" w:hAnsi="Wingdings"/>
                <w:color w:val="1F497D"/>
                <w:sz w:val="28"/>
              </w:rPr>
              <w:t></w:t>
            </w:r>
            <w:r w:rsidR="00E428BA">
              <w:rPr>
                <w:rFonts w:ascii="Verdana" w:hAnsi="Verdana"/>
                <w:color w:val="1F497D"/>
                <w:sz w:val="28"/>
              </w:rPr>
              <w:t>Copies des lettres de rejet + AR</w:t>
            </w:r>
          </w:p>
          <w:p w14:paraId="2C60D764" w14:textId="77777777" w:rsidR="00E428BA" w:rsidRDefault="00E428BA" w:rsidP="00E428BA">
            <w:pPr>
              <w:jc w:val="both"/>
              <w:rPr>
                <w:rFonts w:ascii="Verdana" w:hAnsi="Verdana"/>
                <w:color w:val="1F497D"/>
                <w:sz w:val="28"/>
              </w:rPr>
            </w:pPr>
          </w:p>
          <w:p w14:paraId="1A33D599" w14:textId="77777777" w:rsidR="00E428BA" w:rsidRDefault="000A6373" w:rsidP="008A7654">
            <w:pPr>
              <w:ind w:left="851" w:hanging="851"/>
              <w:jc w:val="both"/>
              <w:rPr>
                <w:rFonts w:ascii="Verdana" w:hAnsi="Verdana"/>
                <w:color w:val="1F497D"/>
                <w:sz w:val="28"/>
              </w:rPr>
            </w:pPr>
            <w:sdt>
              <w:sdtPr>
                <w:rPr>
                  <w:rFonts w:ascii="Wingdings" w:hAnsi="Wingdings"/>
                  <w:color w:val="1F497D"/>
                </w:rPr>
                <w:id w:val="924921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654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  <w:r w:rsidR="008A7654" w:rsidRPr="00033D38">
              <w:rPr>
                <w:rFonts w:ascii="Wingdings" w:hAnsi="Wingdings"/>
                <w:color w:val="1F497D"/>
                <w:sz w:val="28"/>
              </w:rPr>
              <w:t></w:t>
            </w:r>
            <w:r w:rsidR="00E428BA" w:rsidRPr="00033D38">
              <w:rPr>
                <w:rFonts w:ascii="Wingdings" w:hAnsi="Wingdings"/>
                <w:color w:val="1F497D"/>
                <w:sz w:val="28"/>
              </w:rPr>
              <w:t></w:t>
            </w:r>
            <w:r w:rsidR="00E428BA">
              <w:rPr>
                <w:rFonts w:ascii="Verdana" w:hAnsi="Verdana"/>
                <w:color w:val="1F497D"/>
                <w:sz w:val="28"/>
              </w:rPr>
              <w:t>Copies demandes de compléments d’explications, réponses + AR</w:t>
            </w:r>
          </w:p>
          <w:p w14:paraId="5195FFE2" w14:textId="77777777" w:rsidR="00E428BA" w:rsidRDefault="00E428BA" w:rsidP="00033D38">
            <w:pPr>
              <w:jc w:val="both"/>
              <w:rPr>
                <w:rFonts w:ascii="Verdana" w:hAnsi="Verdana"/>
                <w:color w:val="1F497D"/>
                <w:sz w:val="28"/>
              </w:rPr>
            </w:pPr>
          </w:p>
          <w:p w14:paraId="02866EE0" w14:textId="77777777" w:rsidR="00150DCC" w:rsidRPr="001E1DA1" w:rsidRDefault="000A6373" w:rsidP="008A7654">
            <w:pPr>
              <w:ind w:left="851" w:hanging="851"/>
              <w:jc w:val="both"/>
              <w:rPr>
                <w:rFonts w:ascii="Verdana" w:hAnsi="Verdana"/>
                <w:color w:val="1F497D"/>
                <w:sz w:val="28"/>
              </w:rPr>
            </w:pPr>
            <w:sdt>
              <w:sdtPr>
                <w:rPr>
                  <w:rFonts w:ascii="Wingdings" w:hAnsi="Wingdings"/>
                  <w:color w:val="1F497D"/>
                </w:rPr>
                <w:id w:val="171846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654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  <w:r w:rsidR="008A7654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="00150DCC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>Acte d’engagement</w:t>
            </w:r>
            <w:r w:rsidR="008A7654">
              <w:rPr>
                <w:rFonts w:ascii="Verdana" w:hAnsi="Verdana"/>
                <w:color w:val="1F497D"/>
                <w:sz w:val="28"/>
              </w:rPr>
              <w:t>/avenant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 xml:space="preserve"> et </w:t>
            </w:r>
            <w:r w:rsidR="00571015" w:rsidRPr="001E1DA1">
              <w:rPr>
                <w:rFonts w:ascii="Verdana" w:hAnsi="Verdana"/>
                <w:color w:val="1F497D"/>
                <w:sz w:val="28"/>
              </w:rPr>
              <w:t>ses annexes signées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 xml:space="preserve"> par l’entreprise et par l’Agence</w:t>
            </w:r>
          </w:p>
          <w:p w14:paraId="7A583ED2" w14:textId="77777777" w:rsidR="00150DCC" w:rsidRPr="001E1DA1" w:rsidRDefault="00150DCC" w:rsidP="00D53BD2">
            <w:pPr>
              <w:jc w:val="both"/>
              <w:rPr>
                <w:rFonts w:ascii="Verdana" w:hAnsi="Verdana"/>
                <w:color w:val="1F497D"/>
                <w:sz w:val="28"/>
              </w:rPr>
            </w:pPr>
          </w:p>
          <w:p w14:paraId="266EE804" w14:textId="77777777" w:rsidR="00150DCC" w:rsidRPr="001E1DA1" w:rsidRDefault="000A6373" w:rsidP="00D53BD2">
            <w:pPr>
              <w:jc w:val="both"/>
              <w:rPr>
                <w:rFonts w:ascii="Verdana" w:hAnsi="Verdana"/>
                <w:color w:val="1F497D"/>
                <w:sz w:val="28"/>
              </w:rPr>
            </w:pPr>
            <w:sdt>
              <w:sdtPr>
                <w:rPr>
                  <w:rFonts w:ascii="Wingdings" w:hAnsi="Wingdings"/>
                  <w:color w:val="1F497D"/>
                </w:rPr>
                <w:id w:val="42592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654">
                  <w:rPr>
                    <w:rFonts w:ascii="MS Gothic" w:eastAsia="MS Gothic" w:hAnsi="MS Gothic" w:hint="eastAsia"/>
                    <w:color w:val="1F497D"/>
                  </w:rPr>
                  <w:t>☐</w:t>
                </w:r>
              </w:sdtContent>
            </w:sdt>
            <w:r w:rsidR="008A7654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="00150DCC" w:rsidRPr="001E1DA1">
              <w:rPr>
                <w:rFonts w:ascii="Wingdings" w:hAnsi="Wingdings"/>
                <w:color w:val="1F497D"/>
                <w:sz w:val="28"/>
              </w:rPr>
              <w:t></w:t>
            </w:r>
            <w:r w:rsidR="00150DCC" w:rsidRPr="001E1DA1">
              <w:rPr>
                <w:rFonts w:ascii="Verdana" w:hAnsi="Verdana"/>
                <w:color w:val="1F497D"/>
                <w:sz w:val="28"/>
              </w:rPr>
              <w:t>Notification (AR + courrier)</w:t>
            </w:r>
          </w:p>
          <w:p w14:paraId="07C7B740" w14:textId="77777777" w:rsidR="00150DCC" w:rsidRPr="001E1DA1" w:rsidRDefault="00150DCC" w:rsidP="00D53BD2">
            <w:pPr>
              <w:jc w:val="right"/>
              <w:rPr>
                <w:rFonts w:ascii="Verdana" w:hAnsi="Verdana"/>
                <w:color w:val="1F497D"/>
                <w:sz w:val="28"/>
              </w:rPr>
            </w:pPr>
          </w:p>
          <w:p w14:paraId="13CDC4E8" w14:textId="77777777" w:rsidR="00150DCC" w:rsidRPr="001E1DA1" w:rsidRDefault="00150DCC" w:rsidP="00D53BD2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1F497D"/>
                <w:sz w:val="28"/>
                <w:szCs w:val="18"/>
              </w:rPr>
            </w:pPr>
          </w:p>
        </w:tc>
      </w:tr>
    </w:tbl>
    <w:p w14:paraId="381E911E" w14:textId="77777777" w:rsidR="00150DCC" w:rsidRPr="001E1DA1" w:rsidRDefault="00150DCC" w:rsidP="00150DCC">
      <w:pPr>
        <w:rPr>
          <w:color w:val="1F497D"/>
        </w:rPr>
      </w:pPr>
    </w:p>
    <w:sectPr w:rsidR="00150DCC" w:rsidRPr="001E1DA1" w:rsidSect="000946AB">
      <w:footerReference w:type="default" r:id="rId15"/>
      <w:pgSz w:w="23814" w:h="16840" w:orient="landscape" w:code="8"/>
      <w:pgMar w:top="1418" w:right="1418" w:bottom="1418" w:left="1418" w:header="709" w:footer="709" w:gutter="0"/>
      <w:cols w:num="2" w:space="25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4C3C" w14:textId="77777777" w:rsidR="00C74808" w:rsidRDefault="00C74808">
      <w:r>
        <w:separator/>
      </w:r>
    </w:p>
  </w:endnote>
  <w:endnote w:type="continuationSeparator" w:id="0">
    <w:p w14:paraId="6455F22C" w14:textId="77777777" w:rsidR="00C74808" w:rsidRDefault="00C7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egro BT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CB16" w14:textId="77777777" w:rsidR="00521EA5" w:rsidRDefault="00521EA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5B21B" w14:textId="77777777" w:rsidR="0044698D" w:rsidRPr="00521EA5" w:rsidRDefault="0044698D" w:rsidP="00521EA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B35C" w14:textId="77777777" w:rsidR="00521EA5" w:rsidRDefault="00521E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5023" w14:textId="77777777" w:rsidR="0044698D" w:rsidRPr="00942EB8" w:rsidRDefault="0044698D" w:rsidP="00942EB8">
    <w:pPr>
      <w:pStyle w:val="Pieddepage"/>
      <w:jc w:val="center"/>
      <w:rPr>
        <w:rFonts w:ascii="Verdana" w:hAnsi="Verdana"/>
        <w:sz w:val="14"/>
        <w:szCs w:val="14"/>
      </w:rPr>
    </w:pPr>
  </w:p>
  <w:p w14:paraId="56FB09E8" w14:textId="77777777" w:rsidR="0044698D" w:rsidRPr="00942EB8" w:rsidRDefault="0044698D" w:rsidP="00942E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5757E" w14:textId="77777777" w:rsidR="00C74808" w:rsidRDefault="00C74808">
      <w:r>
        <w:separator/>
      </w:r>
    </w:p>
  </w:footnote>
  <w:footnote w:type="continuationSeparator" w:id="0">
    <w:p w14:paraId="4B046A32" w14:textId="77777777" w:rsidR="00C74808" w:rsidRDefault="00C74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41286" w14:textId="77777777" w:rsidR="00521EA5" w:rsidRDefault="00521EA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FE2CB" w14:textId="77777777" w:rsidR="00521EA5" w:rsidRDefault="00521EA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151FB" w14:textId="77777777" w:rsidR="00521EA5" w:rsidRDefault="00521EA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7B1F60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9.6pt;visibility:visible;mso-wrap-style:square" o:bullet="t">
        <v:imagedata r:id="rId1" o:title=""/>
      </v:shape>
    </w:pict>
  </w:numPicBullet>
  <w:numPicBullet w:numPicBulletId="1">
    <w:pict>
      <v:shape w14:anchorId="5217BA3A" id="_x0000_i1026" type="#_x0000_t75" style="width:9pt;height:9pt;visibility:visible;mso-wrap-style:square" o:bullet="t">
        <v:imagedata r:id="rId2" o:title=""/>
      </v:shape>
    </w:pict>
  </w:numPicBullet>
  <w:numPicBullet w:numPicBulletId="2">
    <w:pict>
      <v:shape id="_x0000_i1027" type="#_x0000_t75" style="width:11.4pt;height:11.4pt;visibility:visible;mso-wrap-style:square" o:bullet="t">
        <v:imagedata r:id="rId3" o:title=""/>
      </v:shape>
    </w:pict>
  </w:numPicBullet>
  <w:abstractNum w:abstractNumId="0" w15:restartNumberingAfterBreak="0">
    <w:nsid w:val="03A05151"/>
    <w:multiLevelType w:val="hybridMultilevel"/>
    <w:tmpl w:val="B2CA8D30"/>
    <w:lvl w:ilvl="0" w:tplc="1550F48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11633"/>
    <w:multiLevelType w:val="hybridMultilevel"/>
    <w:tmpl w:val="7C729A40"/>
    <w:lvl w:ilvl="0" w:tplc="1452F3B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C540F"/>
    <w:multiLevelType w:val="hybridMultilevel"/>
    <w:tmpl w:val="7CD476EC"/>
    <w:lvl w:ilvl="0" w:tplc="F1F04C16">
      <w:start w:val="3"/>
      <w:numFmt w:val="decimal"/>
      <w:lvlText w:val="%1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29445946"/>
    <w:multiLevelType w:val="hybridMultilevel"/>
    <w:tmpl w:val="45A2BB1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025A71"/>
    <w:multiLevelType w:val="hybridMultilevel"/>
    <w:tmpl w:val="E1448910"/>
    <w:lvl w:ilvl="0" w:tplc="04684C1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C5DD3"/>
    <w:multiLevelType w:val="hybridMultilevel"/>
    <w:tmpl w:val="709EBE42"/>
    <w:lvl w:ilvl="0" w:tplc="2A928240">
      <w:start w:val="17"/>
      <w:numFmt w:val="decimal"/>
      <w:lvlText w:val="%1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3FAD1466"/>
    <w:multiLevelType w:val="hybridMultilevel"/>
    <w:tmpl w:val="2FCAAF1A"/>
    <w:lvl w:ilvl="0" w:tplc="DABAC814">
      <w:start w:val="1"/>
      <w:numFmt w:val="decimal"/>
      <w:lvlText w:val="%1-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2E454A5"/>
    <w:multiLevelType w:val="hybridMultilevel"/>
    <w:tmpl w:val="1BE687AE"/>
    <w:lvl w:ilvl="0" w:tplc="A7063098"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sz w:val="30"/>
        <w:szCs w:val="3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F0358C"/>
    <w:multiLevelType w:val="hybridMultilevel"/>
    <w:tmpl w:val="FCD2A7AC"/>
    <w:lvl w:ilvl="0" w:tplc="A11C2418">
      <w:start w:val="1"/>
      <w:numFmt w:val="decimal"/>
      <w:lvlText w:val="%1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6C4C766E"/>
    <w:multiLevelType w:val="hybridMultilevel"/>
    <w:tmpl w:val="513A77A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5F5707"/>
    <w:multiLevelType w:val="hybridMultilevel"/>
    <w:tmpl w:val="FE72DEA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54CD"/>
    <w:multiLevelType w:val="hybridMultilevel"/>
    <w:tmpl w:val="943685CA"/>
    <w:lvl w:ilvl="0" w:tplc="1B4A40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3202A"/>
    <w:multiLevelType w:val="hybridMultilevel"/>
    <w:tmpl w:val="30129AC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9447641">
    <w:abstractNumId w:val="9"/>
  </w:num>
  <w:num w:numId="2" w16cid:durableId="3717345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51449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22804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5425722">
    <w:abstractNumId w:val="0"/>
  </w:num>
  <w:num w:numId="6" w16cid:durableId="415716020">
    <w:abstractNumId w:val="10"/>
  </w:num>
  <w:num w:numId="7" w16cid:durableId="449977832">
    <w:abstractNumId w:val="6"/>
  </w:num>
  <w:num w:numId="8" w16cid:durableId="1507555305">
    <w:abstractNumId w:val="8"/>
  </w:num>
  <w:num w:numId="9" w16cid:durableId="750977502">
    <w:abstractNumId w:val="2"/>
  </w:num>
  <w:num w:numId="10" w16cid:durableId="1327319740">
    <w:abstractNumId w:val="5"/>
  </w:num>
  <w:num w:numId="11" w16cid:durableId="364603041">
    <w:abstractNumId w:val="1"/>
  </w:num>
  <w:num w:numId="12" w16cid:durableId="1943760336">
    <w:abstractNumId w:val="11"/>
  </w:num>
  <w:num w:numId="13" w16cid:durableId="1414427473">
    <w:abstractNumId w:val="7"/>
  </w:num>
  <w:num w:numId="14" w16cid:durableId="712120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A06"/>
    <w:rsid w:val="00033D38"/>
    <w:rsid w:val="0003465B"/>
    <w:rsid w:val="00043776"/>
    <w:rsid w:val="00044CED"/>
    <w:rsid w:val="00054989"/>
    <w:rsid w:val="000641B4"/>
    <w:rsid w:val="00075A82"/>
    <w:rsid w:val="000821DC"/>
    <w:rsid w:val="000946AB"/>
    <w:rsid w:val="000A6373"/>
    <w:rsid w:val="000C23F7"/>
    <w:rsid w:val="000C43E3"/>
    <w:rsid w:val="000D1307"/>
    <w:rsid w:val="000D1B96"/>
    <w:rsid w:val="000D4161"/>
    <w:rsid w:val="000E2CDD"/>
    <w:rsid w:val="000E6A9E"/>
    <w:rsid w:val="00101883"/>
    <w:rsid w:val="00116490"/>
    <w:rsid w:val="001209B7"/>
    <w:rsid w:val="00141F4E"/>
    <w:rsid w:val="0014324E"/>
    <w:rsid w:val="00150DCC"/>
    <w:rsid w:val="00155939"/>
    <w:rsid w:val="001561AD"/>
    <w:rsid w:val="0017074B"/>
    <w:rsid w:val="0018361A"/>
    <w:rsid w:val="00184BA8"/>
    <w:rsid w:val="001850F1"/>
    <w:rsid w:val="001852A3"/>
    <w:rsid w:val="00187869"/>
    <w:rsid w:val="001929E7"/>
    <w:rsid w:val="00193213"/>
    <w:rsid w:val="001B0BB0"/>
    <w:rsid w:val="001B4258"/>
    <w:rsid w:val="001B722F"/>
    <w:rsid w:val="001E1DA1"/>
    <w:rsid w:val="001E3161"/>
    <w:rsid w:val="00210316"/>
    <w:rsid w:val="0021117B"/>
    <w:rsid w:val="002220A6"/>
    <w:rsid w:val="00223D9C"/>
    <w:rsid w:val="002265A6"/>
    <w:rsid w:val="00230376"/>
    <w:rsid w:val="00237B69"/>
    <w:rsid w:val="00245F1F"/>
    <w:rsid w:val="002526FD"/>
    <w:rsid w:val="00266367"/>
    <w:rsid w:val="0027074F"/>
    <w:rsid w:val="002926AB"/>
    <w:rsid w:val="00292D18"/>
    <w:rsid w:val="0029438F"/>
    <w:rsid w:val="00294A2A"/>
    <w:rsid w:val="00297764"/>
    <w:rsid w:val="002B16FF"/>
    <w:rsid w:val="002B7B93"/>
    <w:rsid w:val="002C2BD1"/>
    <w:rsid w:val="002C5A60"/>
    <w:rsid w:val="002E22B2"/>
    <w:rsid w:val="002E2C54"/>
    <w:rsid w:val="002E6F73"/>
    <w:rsid w:val="002F1541"/>
    <w:rsid w:val="0030108A"/>
    <w:rsid w:val="0030342D"/>
    <w:rsid w:val="00303FEE"/>
    <w:rsid w:val="00306A59"/>
    <w:rsid w:val="00323623"/>
    <w:rsid w:val="00325C48"/>
    <w:rsid w:val="00332CFD"/>
    <w:rsid w:val="00335003"/>
    <w:rsid w:val="0034014D"/>
    <w:rsid w:val="00343E07"/>
    <w:rsid w:val="00355037"/>
    <w:rsid w:val="00360920"/>
    <w:rsid w:val="00364966"/>
    <w:rsid w:val="003654F5"/>
    <w:rsid w:val="00377731"/>
    <w:rsid w:val="00392208"/>
    <w:rsid w:val="003E6779"/>
    <w:rsid w:val="003F02A5"/>
    <w:rsid w:val="003F5E8D"/>
    <w:rsid w:val="0040760D"/>
    <w:rsid w:val="004432CC"/>
    <w:rsid w:val="0044698D"/>
    <w:rsid w:val="0045437C"/>
    <w:rsid w:val="00455F9F"/>
    <w:rsid w:val="0047396D"/>
    <w:rsid w:val="00495E39"/>
    <w:rsid w:val="004A0690"/>
    <w:rsid w:val="004A33F2"/>
    <w:rsid w:val="004D1315"/>
    <w:rsid w:val="004D5CEC"/>
    <w:rsid w:val="004E1F2D"/>
    <w:rsid w:val="004E272C"/>
    <w:rsid w:val="004E29D4"/>
    <w:rsid w:val="004E68CD"/>
    <w:rsid w:val="004E6A7B"/>
    <w:rsid w:val="004F16C3"/>
    <w:rsid w:val="005062E7"/>
    <w:rsid w:val="00506958"/>
    <w:rsid w:val="00506A19"/>
    <w:rsid w:val="00521EA5"/>
    <w:rsid w:val="0052590B"/>
    <w:rsid w:val="00534D64"/>
    <w:rsid w:val="005433B7"/>
    <w:rsid w:val="005620E9"/>
    <w:rsid w:val="00563B5D"/>
    <w:rsid w:val="00564F53"/>
    <w:rsid w:val="00571015"/>
    <w:rsid w:val="00571061"/>
    <w:rsid w:val="0058759F"/>
    <w:rsid w:val="00593671"/>
    <w:rsid w:val="005951EA"/>
    <w:rsid w:val="005A517C"/>
    <w:rsid w:val="005B5D96"/>
    <w:rsid w:val="005D7A30"/>
    <w:rsid w:val="005F4571"/>
    <w:rsid w:val="00610F51"/>
    <w:rsid w:val="00642B10"/>
    <w:rsid w:val="00647DAF"/>
    <w:rsid w:val="0065363B"/>
    <w:rsid w:val="00673766"/>
    <w:rsid w:val="00677C6B"/>
    <w:rsid w:val="006921FF"/>
    <w:rsid w:val="0069513C"/>
    <w:rsid w:val="006B3522"/>
    <w:rsid w:val="006E3594"/>
    <w:rsid w:val="006E4D4D"/>
    <w:rsid w:val="006E6ED3"/>
    <w:rsid w:val="00713980"/>
    <w:rsid w:val="0071610D"/>
    <w:rsid w:val="00716B57"/>
    <w:rsid w:val="00747114"/>
    <w:rsid w:val="00750D9F"/>
    <w:rsid w:val="0075363E"/>
    <w:rsid w:val="007544BE"/>
    <w:rsid w:val="00762A06"/>
    <w:rsid w:val="00762CE0"/>
    <w:rsid w:val="00762E3E"/>
    <w:rsid w:val="00771E8A"/>
    <w:rsid w:val="007748D3"/>
    <w:rsid w:val="007B2240"/>
    <w:rsid w:val="007B5ED4"/>
    <w:rsid w:val="007D0595"/>
    <w:rsid w:val="007E5AC5"/>
    <w:rsid w:val="007F323F"/>
    <w:rsid w:val="007F4F55"/>
    <w:rsid w:val="00815242"/>
    <w:rsid w:val="0081672E"/>
    <w:rsid w:val="00832DC8"/>
    <w:rsid w:val="00835200"/>
    <w:rsid w:val="00837C2D"/>
    <w:rsid w:val="00841BAD"/>
    <w:rsid w:val="008531EB"/>
    <w:rsid w:val="00865E99"/>
    <w:rsid w:val="00891800"/>
    <w:rsid w:val="0089367D"/>
    <w:rsid w:val="008A7654"/>
    <w:rsid w:val="008B22E8"/>
    <w:rsid w:val="008C145B"/>
    <w:rsid w:val="008D09DB"/>
    <w:rsid w:val="008F220B"/>
    <w:rsid w:val="009035A3"/>
    <w:rsid w:val="009038D3"/>
    <w:rsid w:val="00933191"/>
    <w:rsid w:val="00942EB8"/>
    <w:rsid w:val="00947E26"/>
    <w:rsid w:val="0096213E"/>
    <w:rsid w:val="00965304"/>
    <w:rsid w:val="00971073"/>
    <w:rsid w:val="00991CA1"/>
    <w:rsid w:val="009A2CD2"/>
    <w:rsid w:val="009A373B"/>
    <w:rsid w:val="009B2D16"/>
    <w:rsid w:val="009B657A"/>
    <w:rsid w:val="009C34FA"/>
    <w:rsid w:val="009D777C"/>
    <w:rsid w:val="009E3E37"/>
    <w:rsid w:val="00A135A8"/>
    <w:rsid w:val="00A35B13"/>
    <w:rsid w:val="00A51EEF"/>
    <w:rsid w:val="00A529FD"/>
    <w:rsid w:val="00A80C79"/>
    <w:rsid w:val="00A81DD7"/>
    <w:rsid w:val="00AA2307"/>
    <w:rsid w:val="00AA318B"/>
    <w:rsid w:val="00AA324C"/>
    <w:rsid w:val="00AB5615"/>
    <w:rsid w:val="00AB7930"/>
    <w:rsid w:val="00AD21CD"/>
    <w:rsid w:val="00AD44CB"/>
    <w:rsid w:val="00AF28AC"/>
    <w:rsid w:val="00B05D1C"/>
    <w:rsid w:val="00B2633A"/>
    <w:rsid w:val="00B31B13"/>
    <w:rsid w:val="00B37A06"/>
    <w:rsid w:val="00B406CF"/>
    <w:rsid w:val="00B518F6"/>
    <w:rsid w:val="00B71A9A"/>
    <w:rsid w:val="00B72547"/>
    <w:rsid w:val="00B83DA0"/>
    <w:rsid w:val="00B91A51"/>
    <w:rsid w:val="00BA4AB5"/>
    <w:rsid w:val="00BD1DF1"/>
    <w:rsid w:val="00BD639A"/>
    <w:rsid w:val="00BF1355"/>
    <w:rsid w:val="00BF2ECE"/>
    <w:rsid w:val="00C03640"/>
    <w:rsid w:val="00C03B54"/>
    <w:rsid w:val="00C04CFD"/>
    <w:rsid w:val="00C12801"/>
    <w:rsid w:val="00C3423E"/>
    <w:rsid w:val="00C35062"/>
    <w:rsid w:val="00C3785E"/>
    <w:rsid w:val="00C420CA"/>
    <w:rsid w:val="00C57EA2"/>
    <w:rsid w:val="00C6766B"/>
    <w:rsid w:val="00C716BE"/>
    <w:rsid w:val="00C73FA3"/>
    <w:rsid w:val="00C74808"/>
    <w:rsid w:val="00C77E60"/>
    <w:rsid w:val="00C812F1"/>
    <w:rsid w:val="00C961E8"/>
    <w:rsid w:val="00CA5314"/>
    <w:rsid w:val="00CB3B39"/>
    <w:rsid w:val="00CC7AEB"/>
    <w:rsid w:val="00CD141B"/>
    <w:rsid w:val="00CE3642"/>
    <w:rsid w:val="00D015D7"/>
    <w:rsid w:val="00D022F2"/>
    <w:rsid w:val="00D11BA6"/>
    <w:rsid w:val="00D22424"/>
    <w:rsid w:val="00D23B0F"/>
    <w:rsid w:val="00D35806"/>
    <w:rsid w:val="00D35997"/>
    <w:rsid w:val="00D37F53"/>
    <w:rsid w:val="00D4427D"/>
    <w:rsid w:val="00D53BD2"/>
    <w:rsid w:val="00D55783"/>
    <w:rsid w:val="00D70C3E"/>
    <w:rsid w:val="00D873F6"/>
    <w:rsid w:val="00DA0B66"/>
    <w:rsid w:val="00DD3505"/>
    <w:rsid w:val="00E03F2E"/>
    <w:rsid w:val="00E154C9"/>
    <w:rsid w:val="00E22510"/>
    <w:rsid w:val="00E23259"/>
    <w:rsid w:val="00E3158D"/>
    <w:rsid w:val="00E3788F"/>
    <w:rsid w:val="00E428BA"/>
    <w:rsid w:val="00E52D25"/>
    <w:rsid w:val="00E648FD"/>
    <w:rsid w:val="00E720DE"/>
    <w:rsid w:val="00E945DE"/>
    <w:rsid w:val="00EA2E20"/>
    <w:rsid w:val="00EB7132"/>
    <w:rsid w:val="00EC7228"/>
    <w:rsid w:val="00ED182B"/>
    <w:rsid w:val="00ED5E80"/>
    <w:rsid w:val="00EE457D"/>
    <w:rsid w:val="00EE7A1C"/>
    <w:rsid w:val="00EF71EA"/>
    <w:rsid w:val="00F04E70"/>
    <w:rsid w:val="00F1364F"/>
    <w:rsid w:val="00F13FAF"/>
    <w:rsid w:val="00F15766"/>
    <w:rsid w:val="00F317C3"/>
    <w:rsid w:val="00F3397D"/>
    <w:rsid w:val="00F447D7"/>
    <w:rsid w:val="00F47778"/>
    <w:rsid w:val="00F8173C"/>
    <w:rsid w:val="00F822CF"/>
    <w:rsid w:val="00F835C1"/>
    <w:rsid w:val="00F85147"/>
    <w:rsid w:val="00F907B2"/>
    <w:rsid w:val="00FB1953"/>
    <w:rsid w:val="00FC1828"/>
    <w:rsid w:val="00FC33F7"/>
    <w:rsid w:val="00FC6D57"/>
    <w:rsid w:val="00FD09BA"/>
    <w:rsid w:val="00FD11C4"/>
    <w:rsid w:val="00FF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white" strokecolor="blue">
      <v:fill color="white"/>
      <v:stroke color="blue"/>
      <v:shadow color="#868686"/>
      <o:colormru v:ext="edit" colors="#00338d"/>
    </o:shapedefaults>
    <o:shapelayout v:ext="edit">
      <o:idmap v:ext="edit" data="1"/>
    </o:shapelayout>
  </w:shapeDefaults>
  <w:decimalSymbol w:val=","/>
  <w:listSeparator w:val=";"/>
  <w14:docId w14:val="379B25FC"/>
  <w15:docId w15:val="{C3F447AA-C3A0-4378-B497-FCE57AA4C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FA3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sz w:val="28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i/>
      <w:iCs/>
      <w:color w:val="3366FF"/>
      <w:sz w:val="28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llegro BT" w:eastAsia="Arial Unicode MS" w:hAnsi="Allegro BT" w:cs="Arial Unicode MS"/>
      <w:sz w:val="40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bCs/>
      <w:color w:val="3366FF"/>
      <w:sz w:val="28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color w:val="0000FF"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bCs/>
      <w:color w:val="0000FF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color w:val="0000FF"/>
      <w:sz w:val="28"/>
      <w:u w:val="single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rFonts w:ascii="Garamond" w:hAnsi="Garamond"/>
      <w:b/>
      <w:bCs/>
      <w:color w:val="800000"/>
      <w:sz w:val="4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pPr>
      <w:pBdr>
        <w:top w:val="thinThickThinMediumGap" w:sz="24" w:space="1" w:color="FF00FF"/>
        <w:left w:val="thinThickThinMediumGap" w:sz="24" w:space="4" w:color="FF00FF"/>
        <w:bottom w:val="thinThickThinMediumGap" w:sz="24" w:space="1" w:color="FF00FF"/>
        <w:right w:val="thinThickThinMediumGap" w:sz="24" w:space="4" w:color="FF00FF"/>
      </w:pBdr>
    </w:pPr>
    <w:rPr>
      <w:b/>
      <w:bCs/>
      <w:i/>
      <w:iCs/>
      <w:sz w:val="40"/>
      <w:u w:val="single"/>
    </w:rPr>
  </w:style>
  <w:style w:type="paragraph" w:styleId="Corpsdetexte3">
    <w:name w:val="Body Text 3"/>
    <w:basedOn w:val="Normal"/>
    <w:pPr>
      <w:pBdr>
        <w:top w:val="thinThickThinMediumGap" w:sz="24" w:space="1" w:color="FF00FF"/>
        <w:left w:val="thinThickThinMediumGap" w:sz="24" w:space="4" w:color="FF00FF"/>
        <w:bottom w:val="thinThickThinMediumGap" w:sz="24" w:space="1" w:color="FF00FF"/>
        <w:right w:val="thinThickThinMediumGap" w:sz="24" w:space="4" w:color="FF00FF"/>
      </w:pBdr>
      <w:jc w:val="center"/>
    </w:pPr>
    <w:rPr>
      <w:rFonts w:ascii="Arial" w:hAnsi="Arial" w:cs="Arial"/>
      <w:b/>
      <w:bCs/>
      <w:sz w:val="20"/>
    </w:rPr>
  </w:style>
  <w:style w:type="paragraph" w:styleId="Corpsdetexte">
    <w:name w:val="Body Text"/>
    <w:basedOn w:val="Normal"/>
    <w:pPr>
      <w:jc w:val="both"/>
    </w:pPr>
  </w:style>
  <w:style w:type="paragraph" w:styleId="Retraitcorpsdetexte">
    <w:name w:val="Body Text Indent"/>
    <w:basedOn w:val="Normal"/>
    <w:pPr>
      <w:ind w:left="180" w:firstLine="4161"/>
    </w:pPr>
  </w:style>
  <w:style w:type="paragraph" w:styleId="Retraitcorpsdetexte2">
    <w:name w:val="Body Text Indent 2"/>
    <w:basedOn w:val="Normal"/>
    <w:link w:val="Retraitcorpsdetexte2Car"/>
    <w:pPr>
      <w:ind w:left="4248"/>
    </w:pPr>
    <w:rPr>
      <w:sz w:val="22"/>
    </w:rPr>
  </w:style>
  <w:style w:type="paragraph" w:styleId="Retraitcorpsdetexte3">
    <w:name w:val="Body Text Indent 3"/>
    <w:basedOn w:val="Normal"/>
    <w:pPr>
      <w:ind w:left="708" w:firstLine="705"/>
      <w:jc w:val="both"/>
    </w:pPr>
    <w:rPr>
      <w:b/>
      <w:bC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0760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2E2C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E2C54"/>
    <w:rPr>
      <w:rFonts w:ascii="Tahoma" w:hAnsi="Tahoma" w:cs="Tahoma"/>
      <w:sz w:val="16"/>
      <w:szCs w:val="16"/>
    </w:rPr>
  </w:style>
  <w:style w:type="character" w:customStyle="1" w:styleId="Retraitcorpsdetexte2Car">
    <w:name w:val="Retrait corps de texte 2 Car"/>
    <w:link w:val="Retraitcorpsdetexte2"/>
    <w:rsid w:val="000946AB"/>
    <w:rPr>
      <w:sz w:val="22"/>
      <w:szCs w:val="24"/>
    </w:rPr>
  </w:style>
  <w:style w:type="character" w:customStyle="1" w:styleId="En-tteCar">
    <w:name w:val="En-tête Car"/>
    <w:link w:val="En-tte"/>
    <w:uiPriority w:val="99"/>
    <w:rsid w:val="000946AB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0946AB"/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230376"/>
    <w:rPr>
      <w:color w:val="808080"/>
    </w:rPr>
  </w:style>
  <w:style w:type="paragraph" w:styleId="Paragraphedeliste">
    <w:name w:val="List Paragraph"/>
    <w:basedOn w:val="Normal"/>
    <w:uiPriority w:val="34"/>
    <w:qFormat/>
    <w:rsid w:val="00BD6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-sophie.rabillon\AppData\Local\Microsoft\Windows\Temporary%20Internet%20Files\Content.Outlook\WX9ON9US\bordereau-MARCH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3B6F7-97FE-4573-8AA1-A3EEA129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bordereau-MARCHE</Template>
  <TotalTime>216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AMOTMJ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Anne-Sophie RABILLON</dc:creator>
  <cp:lastModifiedBy>LEROUX Valérie</cp:lastModifiedBy>
  <cp:revision>16</cp:revision>
  <cp:lastPrinted>2019-11-27T11:03:00Z</cp:lastPrinted>
  <dcterms:created xsi:type="dcterms:W3CDTF">2025-03-26T15:40:00Z</dcterms:created>
  <dcterms:modified xsi:type="dcterms:W3CDTF">2026-01-14T14:07:00Z</dcterms:modified>
</cp:coreProperties>
</file>